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4D056" w14:textId="13879408" w:rsidR="00803178" w:rsidRPr="00CE248E" w:rsidRDefault="00803178" w:rsidP="00803178">
      <w:pPr>
        <w:pStyle w:val="3GPPHeader"/>
        <w:spacing w:after="60"/>
        <w:rPr>
          <w:sz w:val="36"/>
          <w:szCs w:val="32"/>
          <w:lang w:val="en-US"/>
        </w:rPr>
      </w:pPr>
      <w:bookmarkStart w:id="0" w:name="_Hlk505775826"/>
      <w:r w:rsidRPr="00CE248E">
        <w:rPr>
          <w:lang w:val="en-US"/>
        </w:rPr>
        <w:t xml:space="preserve">3GPP TSG-RAN WG2 </w:t>
      </w:r>
      <w:r>
        <w:rPr>
          <w:lang w:val="en-US"/>
        </w:rPr>
        <w:t>#101</w:t>
      </w:r>
      <w:r w:rsidRPr="00CE248E">
        <w:rPr>
          <w:sz w:val="28"/>
          <w:lang w:val="en-US"/>
        </w:rPr>
        <w:tab/>
      </w:r>
      <w:r w:rsidRPr="00FB2407">
        <w:rPr>
          <w:sz w:val="28"/>
          <w:szCs w:val="28"/>
          <w:lang w:val="en-US"/>
        </w:rPr>
        <w:t>R2-</w:t>
      </w:r>
      <w:r w:rsidR="004226F5" w:rsidRPr="00FB2407">
        <w:rPr>
          <w:sz w:val="28"/>
          <w:szCs w:val="28"/>
          <w:lang w:val="en-US"/>
        </w:rPr>
        <w:t>1802770</w:t>
      </w:r>
    </w:p>
    <w:p w14:paraId="59592F09" w14:textId="77777777" w:rsidR="00A61AF3" w:rsidRDefault="00803178" w:rsidP="00A61AF3">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sidR="00A61AF3">
        <w:rPr>
          <w:rFonts w:cs="Arial"/>
          <w:lang w:val="en-US"/>
        </w:rPr>
        <w:tab/>
        <w:t>(</w:t>
      </w:r>
      <w:r>
        <w:rPr>
          <w:rFonts w:cs="Arial"/>
          <w:lang w:val="en-US"/>
        </w:rPr>
        <w:t>re</w:t>
      </w:r>
      <w:r w:rsidR="00942737">
        <w:rPr>
          <w:rFonts w:cs="Arial"/>
          <w:lang w:val="en-US"/>
        </w:rPr>
        <w:t xml:space="preserve">vision </w:t>
      </w:r>
      <w:r w:rsidR="00A61AF3">
        <w:rPr>
          <w:rFonts w:cs="Arial"/>
          <w:lang w:val="en-US"/>
        </w:rPr>
        <w:t>of R2-1</w:t>
      </w:r>
      <w:r>
        <w:rPr>
          <w:rFonts w:cs="Arial"/>
          <w:lang w:val="en-US"/>
        </w:rPr>
        <w:t>800597</w:t>
      </w:r>
      <w:r w:rsidR="00A61AF3">
        <w:rPr>
          <w:rFonts w:cs="Arial"/>
          <w:lang w:val="en-US"/>
        </w:rPr>
        <w:t>)</w:t>
      </w:r>
    </w:p>
    <w:bookmarkEnd w:id="0"/>
    <w:p w14:paraId="4D6E442A" w14:textId="77777777" w:rsidR="00E90E49" w:rsidRPr="00CE0424" w:rsidRDefault="00E90E49" w:rsidP="00357380">
      <w:pPr>
        <w:pStyle w:val="3GPPHeader"/>
      </w:pPr>
    </w:p>
    <w:p w14:paraId="1A39CC36" w14:textId="77777777" w:rsidR="00E90E49" w:rsidRPr="00AB17FD" w:rsidRDefault="00E90E49" w:rsidP="00311702">
      <w:pPr>
        <w:pStyle w:val="3GPPHeader"/>
        <w:rPr>
          <w:sz w:val="22"/>
          <w:szCs w:val="22"/>
          <w:lang w:val="en-US"/>
        </w:rPr>
      </w:pPr>
      <w:r w:rsidRPr="00AB17FD">
        <w:rPr>
          <w:sz w:val="22"/>
          <w:szCs w:val="22"/>
          <w:lang w:val="en-US"/>
        </w:rPr>
        <w:t>Agenda Item:</w:t>
      </w:r>
      <w:r w:rsidR="00A61AF3" w:rsidRPr="00AB17FD">
        <w:rPr>
          <w:sz w:val="22"/>
          <w:szCs w:val="22"/>
          <w:lang w:val="en-US"/>
        </w:rPr>
        <w:t xml:space="preserve"> </w:t>
      </w:r>
      <w:r w:rsidRPr="00AB17FD">
        <w:rPr>
          <w:sz w:val="22"/>
          <w:szCs w:val="22"/>
          <w:lang w:val="en-US"/>
        </w:rPr>
        <w:tab/>
      </w:r>
      <w:r w:rsidR="00943E73" w:rsidRPr="00FB2407">
        <w:rPr>
          <w:sz w:val="22"/>
          <w:szCs w:val="22"/>
          <w:lang w:val="en-US"/>
        </w:rPr>
        <w:t>10.4.1.4.6</w:t>
      </w:r>
    </w:p>
    <w:p w14:paraId="365BFC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DF515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61AF3" w:rsidRPr="00A61AF3">
        <w:rPr>
          <w:sz w:val="22"/>
          <w:szCs w:val="22"/>
        </w:rPr>
        <w:t>Triggering of L3 filtered beam measurements</w:t>
      </w:r>
    </w:p>
    <w:p w14:paraId="6F3F1E36" w14:textId="77777777" w:rsidR="002912F7" w:rsidRDefault="00E90E49" w:rsidP="00D546FF">
      <w:pPr>
        <w:pStyle w:val="3GPPHeader"/>
        <w:rPr>
          <w:sz w:val="22"/>
          <w:szCs w:val="22"/>
        </w:rPr>
      </w:pPr>
      <w:r w:rsidRPr="00CE0424">
        <w:rPr>
          <w:sz w:val="22"/>
          <w:szCs w:val="22"/>
        </w:rPr>
        <w:t>Document for:</w:t>
      </w:r>
      <w:r w:rsidRPr="00CE0424">
        <w:rPr>
          <w:sz w:val="22"/>
          <w:szCs w:val="22"/>
        </w:rPr>
        <w:tab/>
      </w:r>
      <w:r w:rsidRPr="00A61AF3">
        <w:rPr>
          <w:sz w:val="22"/>
          <w:szCs w:val="22"/>
        </w:rPr>
        <w:t>Discussion, Decision</w:t>
      </w:r>
    </w:p>
    <w:p w14:paraId="6376E7A4" w14:textId="77777777" w:rsidR="00C24345" w:rsidRDefault="00E90E49" w:rsidP="00A2052C">
      <w:pPr>
        <w:pStyle w:val="Heading1"/>
      </w:pPr>
      <w:r w:rsidRPr="00CE0424">
        <w:t>Introduction</w:t>
      </w:r>
    </w:p>
    <w:p w14:paraId="63A1703E" w14:textId="77777777" w:rsidR="00A61AF3" w:rsidRPr="00A61AF3" w:rsidRDefault="00A61AF3" w:rsidP="00A61AF3">
      <w:pPr>
        <w:pStyle w:val="BodyText"/>
        <w:rPr>
          <w:rFonts w:asciiTheme="minorHAnsi" w:hAnsiTheme="minorHAnsi"/>
          <w:lang w:val="en-US" w:eastAsia="en-US"/>
        </w:rPr>
      </w:pPr>
      <w:r>
        <w:rPr>
          <w:lang w:val="en-US"/>
        </w:rPr>
        <w:t xml:space="preserve">In the email discussion that followed the RAN2#99 meeting </w:t>
      </w:r>
      <w:r>
        <w:fldChar w:fldCharType="begin"/>
      </w:r>
      <w:r>
        <w:rPr>
          <w:lang w:val="en-US"/>
        </w:rPr>
        <w:instrText xml:space="preserve"> REF _Ref494365071 \r \h  \* MERGEFORMAT </w:instrText>
      </w:r>
      <w:r>
        <w:fldChar w:fldCharType="separate"/>
      </w:r>
      <w:r>
        <w:rPr>
          <w:lang w:val="en-US"/>
        </w:rPr>
        <w:t>[1]</w:t>
      </w:r>
      <w:r>
        <w:fldChar w:fldCharType="end"/>
      </w:r>
      <w:r>
        <w:rPr>
          <w:lang w:val="en-US"/>
        </w:rPr>
        <w:t xml:space="preserve">, companies discussed the s-Measure configuration and its impact on cell and beam level measurements in NR. </w:t>
      </w:r>
      <w:r>
        <w:t xml:space="preserve">The following question was brought up, regarding the relation between s-Measure and the beam level filtering to be performed by the UE. </w:t>
      </w:r>
    </w:p>
    <w:p w14:paraId="435BE96B" w14:textId="77777777" w:rsidR="00A61AF3" w:rsidRDefault="00A61AF3" w:rsidP="00A61AF3">
      <w:pPr>
        <w:rPr>
          <w:b/>
        </w:rPr>
      </w:pPr>
      <w:r>
        <w:rPr>
          <w:b/>
        </w:rPr>
        <w:t>Discussion 3.5: Companies are welcome to provide input related to the following options:</w:t>
      </w:r>
    </w:p>
    <w:p w14:paraId="3816811E"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a/ The UE shall perform L3 beam filtered measurement results for neighbour cells at the same time it starts to perform neighbour cell measurements i.e. based on the s-Measure threshold for cell measurement results (if configured);</w:t>
      </w:r>
    </w:p>
    <w:p w14:paraId="52642E2B"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b/ The UE shall perform L3 beam filtered measurement results for neighbour cells based on another threshold also compared to PCell measurements.</w:t>
      </w:r>
    </w:p>
    <w:p w14:paraId="684C1264" w14:textId="77777777" w:rsidR="00A61AF3" w:rsidRDefault="00A61AF3" w:rsidP="00A61AF3">
      <w:pPr>
        <w:pStyle w:val="BodyText"/>
      </w:pPr>
      <w:r>
        <w:t>In RAN2#99-bis in Prague, a/ seemed to be the preferred choice among most of the companies, with the argument that L3 filtering of neighbour cell beam measurements would not be a major issue for UEs. However, in the same meeting, 21 companies have co-signed a paper that raised a potential issue on the maintenance of a large amount of L3 filter measurements</w:t>
      </w:r>
      <w:r w:rsidR="00B11988">
        <w:t xml:space="preserve"> </w:t>
      </w:r>
      <w:r w:rsidR="00B11988">
        <w:fldChar w:fldCharType="begin"/>
      </w:r>
      <w:r w:rsidR="00B11988">
        <w:instrText xml:space="preserve"> REF _Ref503191181 \r \h </w:instrText>
      </w:r>
      <w:r w:rsidR="00B11988">
        <w:fldChar w:fldCharType="separate"/>
      </w:r>
      <w:r w:rsidR="00B11988">
        <w:t>[2]</w:t>
      </w:r>
      <w:r w:rsidR="00B11988">
        <w:fldChar w:fldCharType="end"/>
      </w:r>
      <w:r>
        <w:t>, which was exactly what option b/ was trying to reduce. In our view, that is an evidence that companies have possibly not fully understood the benefits of the additional threshold for beam measurements. Hence, in this contribution we shed more light on the possible improvements based on an additional threshold.</w:t>
      </w:r>
    </w:p>
    <w:p w14:paraId="496A8050" w14:textId="77777777" w:rsidR="004000E8" w:rsidRDefault="004000E8" w:rsidP="00CE0424">
      <w:pPr>
        <w:pStyle w:val="Heading1"/>
      </w:pPr>
      <w:bookmarkStart w:id="1" w:name="_Ref178064866"/>
      <w:r w:rsidRPr="00CE0424">
        <w:t>Discussion</w:t>
      </w:r>
      <w:bookmarkEnd w:id="1"/>
    </w:p>
    <w:p w14:paraId="15C94BD1" w14:textId="77777777" w:rsidR="00A61AF3" w:rsidRDefault="00A61AF3" w:rsidP="00A61AF3">
      <w:pPr>
        <w:pStyle w:val="Heading2"/>
        <w:numPr>
          <w:ilvl w:val="1"/>
          <w:numId w:val="18"/>
        </w:numPr>
        <w:textAlignment w:val="auto"/>
      </w:pPr>
      <w:r>
        <w:t>Beam level measurements</w:t>
      </w:r>
    </w:p>
    <w:p w14:paraId="666E40BA" w14:textId="77777777" w:rsidR="00A61AF3" w:rsidRDefault="00A61AF3" w:rsidP="00A61AF3">
      <w:pPr>
        <w:pStyle w:val="BodyText"/>
      </w:pPr>
      <w:r>
        <w:t xml:space="preserve">In RAN2#98AH, it was agreed to use the measurement model shown in </w:t>
      </w:r>
      <w:r>
        <w:fldChar w:fldCharType="begin"/>
      </w:r>
      <w:r>
        <w:instrText xml:space="preserve"> REF _Ref503188443 \h </w:instrText>
      </w:r>
      <w:r>
        <w:fldChar w:fldCharType="separate"/>
      </w:r>
      <w:r>
        <w:t xml:space="preserve">Figure </w:t>
      </w:r>
      <w:r>
        <w:rPr>
          <w:noProof/>
        </w:rPr>
        <w:t>1</w:t>
      </w:r>
      <w:r>
        <w:fldChar w:fldCharType="end"/>
      </w:r>
      <w:r>
        <w:t xml:space="preserve"> in NR.</w:t>
      </w:r>
    </w:p>
    <w:p w14:paraId="2EB61B6E" w14:textId="77777777" w:rsidR="00A61AF3" w:rsidRDefault="00A61AF3" w:rsidP="00A61AF3">
      <w:pPr>
        <w:pStyle w:val="Proposal"/>
        <w:numPr>
          <w:ilvl w:val="0"/>
          <w:numId w:val="0"/>
        </w:numPr>
      </w:pPr>
      <w:bookmarkStart w:id="2" w:name="_Ref190406817"/>
      <w:bookmarkStart w:id="3" w:name="_Toc226862296"/>
      <w:bookmarkStart w:id="4" w:name="_Toc347823621"/>
      <w:bookmarkStart w:id="5" w:name="_Toc347824073"/>
      <w:bookmarkStart w:id="6" w:name="_Toc347824246"/>
    </w:p>
    <w:p w14:paraId="1B47081B" w14:textId="77777777" w:rsidR="00A61AF3" w:rsidRDefault="00A61AF3" w:rsidP="00A61AF3">
      <w:pPr>
        <w:pStyle w:val="Proposal"/>
        <w:numPr>
          <w:ilvl w:val="0"/>
          <w:numId w:val="0"/>
        </w:numPr>
      </w:pPr>
    </w:p>
    <w:p w14:paraId="0F0EAFAE" w14:textId="77777777" w:rsidR="00A61AF3" w:rsidRDefault="00A61AF3" w:rsidP="00A61AF3">
      <w:pPr>
        <w:pStyle w:val="BodyText"/>
        <w:rPr>
          <w:rFonts w:asciiTheme="minorHAnsi" w:hAnsiTheme="minorHAnsi"/>
          <w:lang w:val="sv-SE" w:eastAsia="en-US"/>
        </w:rPr>
      </w:pPr>
      <w:r>
        <w:rPr>
          <w:noProof/>
        </w:rPr>
        <w:lastRenderedPageBreak/>
        <w:drawing>
          <wp:inline distT="0" distB="0" distL="0" distR="0">
            <wp:extent cx="594360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14:paraId="41765EB5" w14:textId="77777777" w:rsidR="00A61AF3" w:rsidRDefault="00A61AF3" w:rsidP="00A61AF3">
      <w:pPr>
        <w:pStyle w:val="Caption"/>
      </w:pPr>
      <w:bookmarkStart w:id="7" w:name="_Ref503188443"/>
      <w:r>
        <w:t xml:space="preserve">Figure </w:t>
      </w:r>
      <w:r>
        <w:fldChar w:fldCharType="begin"/>
      </w:r>
      <w:r>
        <w:instrText xml:space="preserve"> SEQ Figure \* ARABIC </w:instrText>
      </w:r>
      <w:r>
        <w:fldChar w:fldCharType="separate"/>
      </w:r>
      <w:r>
        <w:rPr>
          <w:noProof/>
        </w:rPr>
        <w:t>1</w:t>
      </w:r>
      <w:r>
        <w:rPr>
          <w:noProof/>
        </w:rPr>
        <w:fldChar w:fldCharType="end"/>
      </w:r>
      <w:bookmarkEnd w:id="7"/>
      <w:r>
        <w:t xml:space="preserve"> : RRM measurement model in NR</w:t>
      </w:r>
    </w:p>
    <w:p w14:paraId="751C1DF1" w14:textId="77777777" w:rsidR="00A61AF3" w:rsidRPr="00A61AF3" w:rsidRDefault="00A61AF3" w:rsidP="00A61AF3">
      <w:pPr>
        <w:rPr>
          <w:rFonts w:asciiTheme="minorHAnsi" w:hAnsiTheme="minorHAnsi"/>
          <w:lang w:val="en-US" w:eastAsia="en-US"/>
        </w:rPr>
      </w:pPr>
      <w:r>
        <w:t xml:space="preserve">Based on the above agreed model, the UE will perform L3 filtering of </w:t>
      </w:r>
      <w:r w:rsidR="00A9148D">
        <w:t xml:space="preserve">the </w:t>
      </w:r>
      <w:r>
        <w:t>cell level qua</w:t>
      </w:r>
      <w:r w:rsidR="00A9148D">
        <w:t>nt</w:t>
      </w:r>
      <w:r>
        <w:t>ity and also for each of the ‘K’ beam level quantit</w:t>
      </w:r>
      <w:r w:rsidR="00A9148D">
        <w:t>ies</w:t>
      </w:r>
      <w:r>
        <w:t xml:space="preserve"> from the said cell. The purpose of generating the f</w:t>
      </w:r>
      <w:r w:rsidR="00A9148D">
        <w:t>iltered cell level measurements</w:t>
      </w:r>
      <w:r>
        <w:t xml:space="preserve"> </w:t>
      </w:r>
      <w:r w:rsidR="00A9148D">
        <w:t xml:space="preserve">is </w:t>
      </w:r>
      <w:r>
        <w:t xml:space="preserve">to use them for evaluating the event triggering criterion and also to report these quantities to the serving cell. The beam level measurements are mainly used for identification of the beams in which the contention free random-access needs to be allocated in the target cell upon a handover and to enable the network to identify which cells have more or less stable beams to possibly minimize the occurrences of ping-pong handovers. The beam level measurements can also be used for handover decision making itself by the serving cell. </w:t>
      </w:r>
    </w:p>
    <w:p w14:paraId="52B59EBC" w14:textId="77777777" w:rsidR="00A61AF3" w:rsidRDefault="00A61AF3" w:rsidP="00A61AF3">
      <w:r>
        <w:t>Based on this model, when beam measurements are configured to be included in measurement reports, in addition to what is required for cell level measureme</w:t>
      </w:r>
      <w:r w:rsidR="00A9148D">
        <w:t xml:space="preserve">nts, the UE shall set up one L3 </w:t>
      </w:r>
      <w:r>
        <w:t xml:space="preserve">filter for each detected beam for each detected cell. In other words, </w:t>
      </w:r>
      <w:r w:rsidR="00A9148D">
        <w:t xml:space="preserve">the </w:t>
      </w:r>
      <w:r>
        <w:t xml:space="preserve">more cells the UE detects, </w:t>
      </w:r>
      <w:r w:rsidR="00A9148D">
        <w:t xml:space="preserve">the </w:t>
      </w:r>
      <w:r>
        <w:t>more L3 filters per beam the UE shall set up.</w:t>
      </w:r>
    </w:p>
    <w:p w14:paraId="1C9779A0" w14:textId="77777777" w:rsidR="00A61AF3" w:rsidRDefault="00A61AF3" w:rsidP="00A61AF3">
      <w:r>
        <w:t>In principle, considering that a UE could potentially detect many cells and many potential beams from these cells (up to 4/8/64 SS Blocks for sub-3GHz/3-6GHz/above-6GHz deployments), the number of L3 filters for beam level measurements that the UE needs to perform could be</w:t>
      </w:r>
      <w:r w:rsidR="00A9148D">
        <w:t>come</w:t>
      </w:r>
      <w:r>
        <w:t xml:space="preserve"> very large. In addition to that, complex operations might be required when some beams come and go, the number of detected beams change</w:t>
      </w:r>
      <w:r w:rsidR="00A9148D">
        <w:t>s</w:t>
      </w:r>
      <w:r>
        <w:t xml:space="preserve"> for different sample intervals, etc. That is not only complex but also requires quite some memory.</w:t>
      </w:r>
    </w:p>
    <w:p w14:paraId="7A21B51B" w14:textId="77777777" w:rsidR="00A61AF3" w:rsidRDefault="00A61AF3" w:rsidP="00A61AF3">
      <w:pPr>
        <w:pStyle w:val="BodyText"/>
      </w:pPr>
      <w:r>
        <w:t xml:space="preserve">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 Therefore, it can be useful from the UE point of view to initiate the beam level measurements computation (setting up </w:t>
      </w:r>
      <w:r w:rsidR="00A9148D">
        <w:t xml:space="preserve">the </w:t>
      </w:r>
      <w:r>
        <w:t>L3 beam filters) only when the neighbour cell level measurements are being performed.</w:t>
      </w:r>
    </w:p>
    <w:p w14:paraId="7A2DBFAC" w14:textId="77777777" w:rsidR="00A61AF3" w:rsidRDefault="00A61AF3" w:rsidP="00A9148D">
      <w:pPr>
        <w:pStyle w:val="Observation"/>
      </w:pPr>
      <w:bookmarkStart w:id="8" w:name="_Toc503189950"/>
      <w:bookmarkStart w:id="9" w:name="_Toc503193401"/>
      <w:bookmarkStart w:id="10" w:name="_Toc503452901"/>
      <w:bookmarkStart w:id="11" w:name="_Toc503452951"/>
      <w:bookmarkStart w:id="12" w:name="_Toc505870687"/>
      <w:r>
        <w:t xml:space="preserve">The beam level </w:t>
      </w:r>
      <w:r w:rsidRPr="00A9148D">
        <w:t>measurements</w:t>
      </w:r>
      <w:r>
        <w:t xml:space="preserve"> computation (setting up </w:t>
      </w:r>
      <w:r w:rsidR="00A9148D">
        <w:t xml:space="preserve">the </w:t>
      </w:r>
      <w:r>
        <w:t>L3 beam filters) is needed only when the neighbour cell level measurements are being performed</w:t>
      </w:r>
      <w:r w:rsidR="00A9148D">
        <w:t>,</w:t>
      </w:r>
      <w:r>
        <w:t xml:space="preserve"> i.e. the serving cell is below the s-Measure as configured by the network.</w:t>
      </w:r>
      <w:bookmarkEnd w:id="8"/>
      <w:bookmarkEnd w:id="9"/>
      <w:bookmarkEnd w:id="10"/>
      <w:bookmarkEnd w:id="11"/>
      <w:bookmarkEnd w:id="12"/>
    </w:p>
    <w:p w14:paraId="481F14DB" w14:textId="77777777" w:rsidR="00A61AF3" w:rsidRDefault="00A61AF3" w:rsidP="00A61AF3">
      <w:pPr>
        <w:pStyle w:val="BodyText"/>
      </w:pPr>
      <w:r>
        <w:t xml:space="preserve">Also, the </w:t>
      </w:r>
      <w:r w:rsidR="00A9148D">
        <w:t xml:space="preserve">number of cells </w:t>
      </w:r>
      <w:r>
        <w:t>that will be included in the measurement report can be up to ‘</w:t>
      </w:r>
      <w:proofErr w:type="spellStart"/>
      <w:r>
        <w:rPr>
          <w:i/>
        </w:rPr>
        <w:t>MaxReportCells</w:t>
      </w:r>
      <w:proofErr w:type="spellEnd"/>
      <w:r>
        <w:t>’. The main reason for including the beam level measurements in the measurement report is to aid the target cell in allocating the CFRA (Contention Free Random Access) in the target cell upon handover initiation. Ideally, tracking the beams of the</w:t>
      </w:r>
      <w:r w:rsidR="005821DE">
        <w:t xml:space="preserve"> potential target</w:t>
      </w:r>
      <w:r>
        <w:t xml:space="preserve">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t>
      </w:r>
      <w:r>
        <w:lastRenderedPageBreak/>
        <w:t xml:space="preserve">when the measurement report needs to be sent. Therefore, the beam level measurements can be set up only for those cells whose measurements are within the neighbourhood of triggering the measurement reporting event. </w:t>
      </w:r>
    </w:p>
    <w:p w14:paraId="6B6FFAA2" w14:textId="77777777" w:rsidR="00A61AF3" w:rsidRDefault="00A61AF3" w:rsidP="00FE66B3">
      <w:pPr>
        <w:pStyle w:val="Observation"/>
      </w:pPr>
      <w:bookmarkStart w:id="13" w:name="_Toc503189951"/>
      <w:bookmarkStart w:id="14" w:name="_Toc503193402"/>
      <w:bookmarkStart w:id="15" w:name="_Toc503452902"/>
      <w:bookmarkStart w:id="16" w:name="_Toc503452952"/>
      <w:bookmarkStart w:id="17" w:name="_Toc505870688"/>
      <w:r>
        <w:t xml:space="preserve">The beam level measurements computation (setting up </w:t>
      </w:r>
      <w:r w:rsidR="005821DE">
        <w:t xml:space="preserve">the </w:t>
      </w:r>
      <w:r>
        <w:t>L3 beam filters) is needed onl</w:t>
      </w:r>
      <w:r w:rsidR="005821DE">
        <w:t xml:space="preserve">y when a </w:t>
      </w:r>
      <w:r w:rsidR="005821DE" w:rsidRPr="00FE66B3">
        <w:t>cell</w:t>
      </w:r>
      <w:r w:rsidR="005821DE">
        <w:t xml:space="preserve"> level measurement</w:t>
      </w:r>
      <w:r>
        <w:t xml:space="preserve"> is close to satisfying the event triggering criterion.</w:t>
      </w:r>
      <w:bookmarkEnd w:id="13"/>
      <w:bookmarkEnd w:id="14"/>
      <w:bookmarkEnd w:id="15"/>
      <w:bookmarkEnd w:id="16"/>
      <w:bookmarkEnd w:id="17"/>
    </w:p>
    <w:p w14:paraId="41EF1A54" w14:textId="77777777" w:rsidR="00A61AF3" w:rsidRDefault="00A61AF3" w:rsidP="00A61AF3">
      <w:pPr>
        <w:pStyle w:val="BodyText"/>
      </w:pPr>
      <w:r>
        <w:t>This can be explained using the simple illustration of cell and beam level measurements</w:t>
      </w:r>
      <w:r w:rsidR="005821DE">
        <w:t xml:space="preserve"> in </w:t>
      </w:r>
      <w:r w:rsidR="005821DE">
        <w:fldChar w:fldCharType="begin"/>
      </w:r>
      <w:r w:rsidR="005821DE">
        <w:instrText xml:space="preserve"> REF _Ref503189377 \h </w:instrText>
      </w:r>
      <w:r w:rsidR="005821DE">
        <w:fldChar w:fldCharType="separate"/>
      </w:r>
      <w:r w:rsidR="005821DE">
        <w:t xml:space="preserve">Figure </w:t>
      </w:r>
      <w:r w:rsidR="005821DE">
        <w:rPr>
          <w:noProof/>
        </w:rPr>
        <w:t>2</w:t>
      </w:r>
      <w:r w:rsidR="005821DE">
        <w:fldChar w:fldCharType="end"/>
      </w:r>
      <w:r>
        <w:t xml:space="preserve"> below. In the example shown,</w:t>
      </w:r>
      <w:r w:rsidR="00FE66B3">
        <w:t xml:space="preserve"> an</w:t>
      </w:r>
      <w:r>
        <w:t xml:space="preserve"> A3 event is shown</w:t>
      </w:r>
      <w:r w:rsidR="00FE66B3">
        <w:t>,</w:t>
      </w:r>
      <w:r>
        <w:t xml:space="preserve"> wherein the neighbour cell (cell-A shown in orange colour) becomes better than the serving cell over time and causes A3 event to be triggered. At time=T1, the PCell quality drops below the s-Measure and the neighbour cell level measurements are triggered. At time=T2, the RSRP of </w:t>
      </w:r>
      <w:r w:rsidR="00FE66B3">
        <w:t xml:space="preserve">the </w:t>
      </w:r>
      <w:r>
        <w:t xml:space="preserve">neighbour cell, cell-A, is measured to be within ‘Y’ dB of the serving cell. The value of ‘Y’ dB could be configured as a relative offset to the event triggering criterion. At this stage, the UE shall set-up the L3 filtering for the beams from the cell-A. It is worth noting that the UE </w:t>
      </w:r>
      <w:r w:rsidR="00FE66B3">
        <w:t xml:space="preserve">does not </w:t>
      </w:r>
      <w:r>
        <w:t xml:space="preserve">need </w:t>
      </w:r>
      <w:r w:rsidR="00FE66B3">
        <w:t xml:space="preserve">to </w:t>
      </w:r>
      <w:r>
        <w:t>set</w:t>
      </w:r>
      <w:r w:rsidR="00FE66B3">
        <w:t xml:space="preserve"> </w:t>
      </w:r>
      <w:r>
        <w:t xml:space="preserve">up beam level filtering for all the neighbouring cells. At time=T3, the A3 event triggering criterion is satisfied by </w:t>
      </w:r>
      <w:r w:rsidR="00FE66B3">
        <w:t>c</w:t>
      </w:r>
      <w:r>
        <w:t>ell-A and a measurement report is sent by the UE involving cell and beam related measurements. By performing this procedure for beam level measurements, the UE can set</w:t>
      </w:r>
      <w:r w:rsidR="00FE66B3">
        <w:t xml:space="preserve"> </w:t>
      </w:r>
      <w:r>
        <w:t>up the beam level filtering only towards the relevant cell</w:t>
      </w:r>
      <w:r w:rsidR="00FE66B3">
        <w:t>s</w:t>
      </w:r>
      <w:r>
        <w:t xml:space="preserve"> at the relevant time. </w:t>
      </w:r>
    </w:p>
    <w:p w14:paraId="0CD1DD90" w14:textId="77777777" w:rsidR="005821DE" w:rsidRDefault="005821DE" w:rsidP="005821DE">
      <w:pPr>
        <w:pStyle w:val="BodyText"/>
        <w:jc w:val="center"/>
        <w:rPr>
          <w:rFonts w:asciiTheme="minorHAnsi" w:hAnsiTheme="minorHAnsi"/>
          <w:lang w:val="sv-SE" w:eastAsia="en-US"/>
        </w:rPr>
      </w:pPr>
      <w:r>
        <w:rPr>
          <w:rFonts w:asciiTheme="minorHAnsi" w:hAnsiTheme="minorHAnsi"/>
          <w:noProof/>
          <w:lang w:eastAsia="en-US"/>
        </w:rPr>
        <mc:AlternateContent>
          <mc:Choice Requires="wpc">
            <w:drawing>
              <wp:inline distT="0" distB="0" distL="0" distR="0">
                <wp:extent cx="5486400" cy="4142105"/>
                <wp:effectExtent l="0" t="0" r="0" b="0"/>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Straight Arrow Connector 4"/>
                        <wps:cNvCnPr>
                          <a:cxnSpLocks noChangeShapeType="1"/>
                        </wps:cNvCnPr>
                        <wps:spPr bwMode="auto">
                          <a:xfrm flipV="1">
                            <a:off x="619100" y="485701"/>
                            <a:ext cx="9500" cy="24003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 name="Straight Arrow Connector 6"/>
                        <wps:cNvCnPr>
                          <a:cxnSpLocks noChangeShapeType="1"/>
                        </wps:cNvCnPr>
                        <wps:spPr bwMode="auto">
                          <a:xfrm>
                            <a:off x="619100" y="2876503"/>
                            <a:ext cx="4714900" cy="9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Freeform: Shape 9"/>
                        <wps:cNvSpPr>
                          <a:spLocks/>
                        </wps:cNvSpPr>
                        <wps:spPr bwMode="auto">
                          <a:xfrm>
                            <a:off x="619100" y="628601"/>
                            <a:ext cx="3895700" cy="2076403"/>
                          </a:xfrm>
                          <a:custGeom>
                            <a:avLst/>
                            <a:gdLst>
                              <a:gd name="T0" fmla="*/ 0 w 4257675"/>
                              <a:gd name="T1" fmla="*/ 0 h 1305478"/>
                              <a:gd name="T2" fmla="*/ 95868 w 4257675"/>
                              <a:gd name="T3" fmla="*/ 136351 h 1305478"/>
                              <a:gd name="T4" fmla="*/ 191736 w 4257675"/>
                              <a:gd name="T5" fmla="*/ 257553 h 1305478"/>
                              <a:gd name="T6" fmla="*/ 270173 w 4257675"/>
                              <a:gd name="T7" fmla="*/ 333303 h 1305478"/>
                              <a:gd name="T8" fmla="*/ 331180 w 4257675"/>
                              <a:gd name="T9" fmla="*/ 363604 h 1305478"/>
                              <a:gd name="T10" fmla="*/ 383472 w 4257675"/>
                              <a:gd name="T11" fmla="*/ 409054 h 1305478"/>
                              <a:gd name="T12" fmla="*/ 453194 w 4257675"/>
                              <a:gd name="T13" fmla="*/ 454504 h 1305478"/>
                              <a:gd name="T14" fmla="*/ 479340 w 4257675"/>
                              <a:gd name="T15" fmla="*/ 484805 h 1305478"/>
                              <a:gd name="T16" fmla="*/ 540347 w 4257675"/>
                              <a:gd name="T17" fmla="*/ 515105 h 1305478"/>
                              <a:gd name="T18" fmla="*/ 566492 w 4257675"/>
                              <a:gd name="T19" fmla="*/ 545405 h 1305478"/>
                              <a:gd name="T20" fmla="*/ 618784 w 4257675"/>
                              <a:gd name="T21" fmla="*/ 575706 h 1305478"/>
                              <a:gd name="T22" fmla="*/ 671076 w 4257675"/>
                              <a:gd name="T23" fmla="*/ 621156 h 1305478"/>
                              <a:gd name="T24" fmla="*/ 732083 w 4257675"/>
                              <a:gd name="T25" fmla="*/ 696907 h 1305478"/>
                              <a:gd name="T26" fmla="*/ 801805 w 4257675"/>
                              <a:gd name="T27" fmla="*/ 727207 h 1305478"/>
                              <a:gd name="T28" fmla="*/ 827951 w 4257675"/>
                              <a:gd name="T29" fmla="*/ 757507 h 1305478"/>
                              <a:gd name="T30" fmla="*/ 984825 w 4257675"/>
                              <a:gd name="T31" fmla="*/ 787808 h 1305478"/>
                              <a:gd name="T32" fmla="*/ 1071978 w 4257675"/>
                              <a:gd name="T33" fmla="*/ 818108 h 1305478"/>
                              <a:gd name="T34" fmla="*/ 1124270 w 4257675"/>
                              <a:gd name="T35" fmla="*/ 833258 h 1305478"/>
                              <a:gd name="T36" fmla="*/ 1298575 w 4257675"/>
                              <a:gd name="T37" fmla="*/ 863558 h 1305478"/>
                              <a:gd name="T38" fmla="*/ 1612325 w 4257675"/>
                              <a:gd name="T39" fmla="*/ 878709 h 1305478"/>
                              <a:gd name="T40" fmla="*/ 1655901 w 4257675"/>
                              <a:gd name="T41" fmla="*/ 893859 h 1305478"/>
                              <a:gd name="T42" fmla="*/ 1690762 w 4257675"/>
                              <a:gd name="T43" fmla="*/ 909009 h 1305478"/>
                              <a:gd name="T44" fmla="*/ 1760484 w 4257675"/>
                              <a:gd name="T45" fmla="*/ 924159 h 1305478"/>
                              <a:gd name="T46" fmla="*/ 1821491 w 4257675"/>
                              <a:gd name="T47" fmla="*/ 969610 h 1305478"/>
                              <a:gd name="T48" fmla="*/ 1926074 w 4257675"/>
                              <a:gd name="T49" fmla="*/ 1015060 h 1305478"/>
                              <a:gd name="T50" fmla="*/ 1978366 w 4257675"/>
                              <a:gd name="T51" fmla="*/ 1045360 h 1305478"/>
                              <a:gd name="T52" fmla="*/ 2004512 w 4257675"/>
                              <a:gd name="T53" fmla="*/ 1060510 h 1305478"/>
                              <a:gd name="T54" fmla="*/ 2065519 w 4257675"/>
                              <a:gd name="T55" fmla="*/ 1105961 h 1305478"/>
                              <a:gd name="T56" fmla="*/ 2126526 w 4257675"/>
                              <a:gd name="T57" fmla="*/ 1166561 h 1305478"/>
                              <a:gd name="T58" fmla="*/ 2152671 w 4257675"/>
                              <a:gd name="T59" fmla="*/ 1181712 h 1305478"/>
                              <a:gd name="T60" fmla="*/ 2187532 w 4257675"/>
                              <a:gd name="T61" fmla="*/ 1212012 h 1305478"/>
                              <a:gd name="T62" fmla="*/ 2213678 w 4257675"/>
                              <a:gd name="T63" fmla="*/ 1227162 h 1305478"/>
                              <a:gd name="T64" fmla="*/ 2257255 w 4257675"/>
                              <a:gd name="T65" fmla="*/ 1257462 h 1305478"/>
                              <a:gd name="T66" fmla="*/ 2326977 w 4257675"/>
                              <a:gd name="T67" fmla="*/ 1287763 h 1305478"/>
                              <a:gd name="T68" fmla="*/ 2353122 w 4257675"/>
                              <a:gd name="T69" fmla="*/ 1302913 h 1305478"/>
                              <a:gd name="T70" fmla="*/ 2414129 w 4257675"/>
                              <a:gd name="T71" fmla="*/ 1318063 h 1305478"/>
                              <a:gd name="T72" fmla="*/ 2509997 w 4257675"/>
                              <a:gd name="T73" fmla="*/ 1348363 h 1305478"/>
                              <a:gd name="T74" fmla="*/ 2562289 w 4257675"/>
                              <a:gd name="T75" fmla="*/ 1363513 h 1305478"/>
                              <a:gd name="T76" fmla="*/ 2623296 w 4257675"/>
                              <a:gd name="T77" fmla="*/ 1378664 h 1305478"/>
                              <a:gd name="T78" fmla="*/ 2684303 w 4257675"/>
                              <a:gd name="T79" fmla="*/ 1408964 h 1305478"/>
                              <a:gd name="T80" fmla="*/ 2719164 w 4257675"/>
                              <a:gd name="T81" fmla="*/ 1424114 h 1305478"/>
                              <a:gd name="T82" fmla="*/ 2745310 w 4257675"/>
                              <a:gd name="T83" fmla="*/ 1454414 h 1305478"/>
                              <a:gd name="T84" fmla="*/ 2832462 w 4257675"/>
                              <a:gd name="T85" fmla="*/ 1499865 h 1305478"/>
                              <a:gd name="T86" fmla="*/ 2902184 w 4257675"/>
                              <a:gd name="T87" fmla="*/ 1560465 h 1305478"/>
                              <a:gd name="T88" fmla="*/ 2954476 w 4257675"/>
                              <a:gd name="T89" fmla="*/ 1590766 h 1305478"/>
                              <a:gd name="T90" fmla="*/ 3006768 w 4257675"/>
                              <a:gd name="T91" fmla="*/ 1636216 h 1305478"/>
                              <a:gd name="T92" fmla="*/ 3041629 w 4257675"/>
                              <a:gd name="T93" fmla="*/ 1666516 h 1305478"/>
                              <a:gd name="T94" fmla="*/ 3093920 w 4257675"/>
                              <a:gd name="T95" fmla="*/ 1696817 h 1305478"/>
                              <a:gd name="T96" fmla="*/ 3163642 w 4257675"/>
                              <a:gd name="T97" fmla="*/ 1742267 h 1305478"/>
                              <a:gd name="T98" fmla="*/ 3233365 w 4257675"/>
                              <a:gd name="T99" fmla="*/ 1802868 h 1305478"/>
                              <a:gd name="T100" fmla="*/ 3276941 w 4257675"/>
                              <a:gd name="T101" fmla="*/ 1818018 h 1305478"/>
                              <a:gd name="T102" fmla="*/ 3329233 w 4257675"/>
                              <a:gd name="T103" fmla="*/ 1848318 h 1305478"/>
                              <a:gd name="T104" fmla="*/ 3390239 w 4257675"/>
                              <a:gd name="T105" fmla="*/ 1878618 h 1305478"/>
                              <a:gd name="T106" fmla="*/ 3442531 w 4257675"/>
                              <a:gd name="T107" fmla="*/ 1893769 h 1305478"/>
                              <a:gd name="T108" fmla="*/ 3477392 w 4257675"/>
                              <a:gd name="T109" fmla="*/ 1908919 h 1305478"/>
                              <a:gd name="T110" fmla="*/ 3564545 w 4257675"/>
                              <a:gd name="T111" fmla="*/ 1924069 h 1305478"/>
                              <a:gd name="T112" fmla="*/ 3590691 w 4257675"/>
                              <a:gd name="T113" fmla="*/ 1939219 h 1305478"/>
                              <a:gd name="T114" fmla="*/ 3730135 w 4257675"/>
                              <a:gd name="T115" fmla="*/ 1984670 h 1305478"/>
                              <a:gd name="T116" fmla="*/ 3782427 w 4257675"/>
                              <a:gd name="T117" fmla="*/ 2014970 h 1305478"/>
                              <a:gd name="T118" fmla="*/ 3817288 w 4257675"/>
                              <a:gd name="T119" fmla="*/ 2030120 h 1305478"/>
                              <a:gd name="T120" fmla="*/ 3878294 w 4257675"/>
                              <a:gd name="T121" fmla="*/ 2075570 h 1305478"/>
                              <a:gd name="T122" fmla="*/ 3895725 w 4257675"/>
                              <a:gd name="T123" fmla="*/ 2075570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traight Connector 10"/>
                        <wps:cNvCnPr>
                          <a:cxnSpLocks noChangeShapeType="1"/>
                        </wps:cNvCnPr>
                        <wps:spPr bwMode="auto">
                          <a:xfrm>
                            <a:off x="638100" y="971501"/>
                            <a:ext cx="4276800" cy="66700"/>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857201"/>
                            <a:ext cx="66294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6AE060" w14:textId="77777777" w:rsidR="005821DE" w:rsidRDefault="005821DE" w:rsidP="005821DE">
                              <w:pPr>
                                <w:rPr>
                                  <w:sz w:val="16"/>
                                </w:rPr>
                              </w:pPr>
                              <w:r>
                                <w:rPr>
                                  <w:sz w:val="16"/>
                                </w:rPr>
                                <w:t>s-Measure</w:t>
                              </w:r>
                            </w:p>
                          </w:txbxContent>
                        </wps:txbx>
                        <wps:bodyPr rot="0" vert="horz" wrap="none" lIns="91440" tIns="45720" rIns="91440" bIns="45720" anchor="t" anchorCtr="0" upright="1">
                          <a:noAutofit/>
                        </wps:bodyPr>
                      </wps:wsp>
                      <wps:wsp>
                        <wps:cNvPr id="7" name="Text Box 11"/>
                        <wps:cNvSpPr txBox="1">
                          <a:spLocks noChangeArrowheads="1"/>
                        </wps:cNvSpPr>
                        <wps:spPr bwMode="auto">
                          <a:xfrm>
                            <a:off x="4970700" y="2886003"/>
                            <a:ext cx="374700" cy="2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9698CB" w14:textId="77777777" w:rsidR="005821DE" w:rsidRDefault="005821DE" w:rsidP="005821DE">
                              <w:pPr>
                                <w:pStyle w:val="NormalWeb"/>
                                <w:overflowPunct w:val="0"/>
                                <w:spacing w:before="0" w:beforeAutospacing="0" w:after="120" w:afterAutospacing="0"/>
                                <w:jc w:val="both"/>
                              </w:pPr>
                              <w:proofErr w:type="spellStart"/>
                              <w:r>
                                <w:rPr>
                                  <w:rFonts w:ascii="Arial" w:eastAsia="Times New Roman" w:hAnsi="Arial"/>
                                  <w:sz w:val="16"/>
                                  <w:szCs w:val="16"/>
                                </w:rPr>
                                <w:t>time</w:t>
                              </w:r>
                              <w:proofErr w:type="spellEnd"/>
                            </w:p>
                          </w:txbxContent>
                        </wps:txbx>
                        <wps:bodyPr rot="0" vert="horz" wrap="none" lIns="91440" tIns="45720" rIns="91440" bIns="45720" anchor="t" anchorCtr="0" upright="1">
                          <a:noAutofit/>
                        </wps:bodyPr>
                      </wps:wsp>
                      <wps:wsp>
                        <wps:cNvPr id="8" name="Freeform: Shape 13"/>
                        <wps:cNvSpPr>
                          <a:spLocks/>
                        </wps:cNvSpPr>
                        <wps:spPr bwMode="auto">
                          <a:xfrm rot="18665259">
                            <a:off x="792298" y="1147102"/>
                            <a:ext cx="3520704" cy="1226500"/>
                          </a:xfrm>
                          <a:custGeom>
                            <a:avLst/>
                            <a:gdLst>
                              <a:gd name="T0" fmla="*/ 0 w 4257675"/>
                              <a:gd name="T1" fmla="*/ 0 h 1305478"/>
                              <a:gd name="T2" fmla="*/ 86641 w 4257675"/>
                              <a:gd name="T3" fmla="*/ 80533 h 1305478"/>
                              <a:gd name="T4" fmla="*/ 173282 w 4257675"/>
                              <a:gd name="T5" fmla="*/ 152118 h 1305478"/>
                              <a:gd name="T6" fmla="*/ 244170 w 4257675"/>
                              <a:gd name="T7" fmla="*/ 196858 h 1305478"/>
                              <a:gd name="T8" fmla="*/ 299306 w 4257675"/>
                              <a:gd name="T9" fmla="*/ 214754 h 1305478"/>
                              <a:gd name="T10" fmla="*/ 346564 w 4257675"/>
                              <a:gd name="T11" fmla="*/ 241598 h 1305478"/>
                              <a:gd name="T12" fmla="*/ 409576 w 4257675"/>
                              <a:gd name="T13" fmla="*/ 268443 h 1305478"/>
                              <a:gd name="T14" fmla="*/ 433205 w 4257675"/>
                              <a:gd name="T15" fmla="*/ 286339 h 1305478"/>
                              <a:gd name="T16" fmla="*/ 488341 w 4257675"/>
                              <a:gd name="T17" fmla="*/ 304235 h 1305478"/>
                              <a:gd name="T18" fmla="*/ 511970 w 4257675"/>
                              <a:gd name="T19" fmla="*/ 322131 h 1305478"/>
                              <a:gd name="T20" fmla="*/ 559229 w 4257675"/>
                              <a:gd name="T21" fmla="*/ 340027 h 1305478"/>
                              <a:gd name="T22" fmla="*/ 606487 w 4257675"/>
                              <a:gd name="T23" fmla="*/ 366872 h 1305478"/>
                              <a:gd name="T24" fmla="*/ 661623 w 4257675"/>
                              <a:gd name="T25" fmla="*/ 411612 h 1305478"/>
                              <a:gd name="T26" fmla="*/ 724634 w 4257675"/>
                              <a:gd name="T27" fmla="*/ 429508 h 1305478"/>
                              <a:gd name="T28" fmla="*/ 748264 w 4257675"/>
                              <a:gd name="T29" fmla="*/ 447405 h 1305478"/>
                              <a:gd name="T30" fmla="*/ 890040 w 4257675"/>
                              <a:gd name="T31" fmla="*/ 465301 h 1305478"/>
                              <a:gd name="T32" fmla="*/ 968805 w 4257675"/>
                              <a:gd name="T33" fmla="*/ 483197 h 1305478"/>
                              <a:gd name="T34" fmla="*/ 1016063 w 4257675"/>
                              <a:gd name="T35" fmla="*/ 492145 h 1305478"/>
                              <a:gd name="T36" fmla="*/ 1173593 w 4257675"/>
                              <a:gd name="T37" fmla="*/ 510041 h 1305478"/>
                              <a:gd name="T38" fmla="*/ 1457145 w 4257675"/>
                              <a:gd name="T39" fmla="*/ 518989 h 1305478"/>
                              <a:gd name="T40" fmla="*/ 1496528 w 4257675"/>
                              <a:gd name="T41" fmla="*/ 527937 h 1305478"/>
                              <a:gd name="T42" fmla="*/ 1528033 w 4257675"/>
                              <a:gd name="T43" fmla="*/ 536885 h 1305478"/>
                              <a:gd name="T44" fmla="*/ 1591045 w 4257675"/>
                              <a:gd name="T45" fmla="*/ 545834 h 1305478"/>
                              <a:gd name="T46" fmla="*/ 1646180 w 4257675"/>
                              <a:gd name="T47" fmla="*/ 572678 h 1305478"/>
                              <a:gd name="T48" fmla="*/ 1740698 w 4257675"/>
                              <a:gd name="T49" fmla="*/ 599522 h 1305478"/>
                              <a:gd name="T50" fmla="*/ 1787957 w 4257675"/>
                              <a:gd name="T51" fmla="*/ 617418 h 1305478"/>
                              <a:gd name="T52" fmla="*/ 1811586 w 4257675"/>
                              <a:gd name="T53" fmla="*/ 626366 h 1305478"/>
                              <a:gd name="T54" fmla="*/ 1866721 w 4257675"/>
                              <a:gd name="T55" fmla="*/ 653211 h 1305478"/>
                              <a:gd name="T56" fmla="*/ 1921856 w 4257675"/>
                              <a:gd name="T57" fmla="*/ 689003 h 1305478"/>
                              <a:gd name="T58" fmla="*/ 1945486 w 4257675"/>
                              <a:gd name="T59" fmla="*/ 697951 h 1305478"/>
                              <a:gd name="T60" fmla="*/ 1976992 w 4257675"/>
                              <a:gd name="T61" fmla="*/ 715847 h 1305478"/>
                              <a:gd name="T62" fmla="*/ 2000621 w 4257675"/>
                              <a:gd name="T63" fmla="*/ 724795 h 1305478"/>
                              <a:gd name="T64" fmla="*/ 2040003 w 4257675"/>
                              <a:gd name="T65" fmla="*/ 742692 h 1305478"/>
                              <a:gd name="T66" fmla="*/ 2103015 w 4257675"/>
                              <a:gd name="T67" fmla="*/ 760588 h 1305478"/>
                              <a:gd name="T68" fmla="*/ 2126644 w 4257675"/>
                              <a:gd name="T69" fmla="*/ 769536 h 1305478"/>
                              <a:gd name="T70" fmla="*/ 2181780 w 4257675"/>
                              <a:gd name="T71" fmla="*/ 778484 h 1305478"/>
                              <a:gd name="T72" fmla="*/ 2268421 w 4257675"/>
                              <a:gd name="T73" fmla="*/ 796380 h 1305478"/>
                              <a:gd name="T74" fmla="*/ 2315679 w 4257675"/>
                              <a:gd name="T75" fmla="*/ 805328 h 1305478"/>
                              <a:gd name="T76" fmla="*/ 2370815 w 4257675"/>
                              <a:gd name="T77" fmla="*/ 814276 h 1305478"/>
                              <a:gd name="T78" fmla="*/ 2425950 w 4257675"/>
                              <a:gd name="T79" fmla="*/ 832172 h 1305478"/>
                              <a:gd name="T80" fmla="*/ 2457456 w 4257675"/>
                              <a:gd name="T81" fmla="*/ 841121 h 1305478"/>
                              <a:gd name="T82" fmla="*/ 2481085 w 4257675"/>
                              <a:gd name="T83" fmla="*/ 859017 h 1305478"/>
                              <a:gd name="T84" fmla="*/ 2559850 w 4257675"/>
                              <a:gd name="T85" fmla="*/ 885861 h 1305478"/>
                              <a:gd name="T86" fmla="*/ 2622861 w 4257675"/>
                              <a:gd name="T87" fmla="*/ 921653 h 1305478"/>
                              <a:gd name="T88" fmla="*/ 2670120 w 4257675"/>
                              <a:gd name="T89" fmla="*/ 939550 h 1305478"/>
                              <a:gd name="T90" fmla="*/ 2717379 w 4257675"/>
                              <a:gd name="T91" fmla="*/ 966394 h 1305478"/>
                              <a:gd name="T92" fmla="*/ 2748885 w 4257675"/>
                              <a:gd name="T93" fmla="*/ 984290 h 1305478"/>
                              <a:gd name="T94" fmla="*/ 2796144 w 4257675"/>
                              <a:gd name="T95" fmla="*/ 1002186 h 1305478"/>
                              <a:gd name="T96" fmla="*/ 2859155 w 4257675"/>
                              <a:gd name="T97" fmla="*/ 1029030 h 1305478"/>
                              <a:gd name="T98" fmla="*/ 2922167 w 4257675"/>
                              <a:gd name="T99" fmla="*/ 1064823 h 1305478"/>
                              <a:gd name="T100" fmla="*/ 2961549 w 4257675"/>
                              <a:gd name="T101" fmla="*/ 1073771 h 1305478"/>
                              <a:gd name="T102" fmla="*/ 3008808 w 4257675"/>
                              <a:gd name="T103" fmla="*/ 1091667 h 1305478"/>
                              <a:gd name="T104" fmla="*/ 3063943 w 4257675"/>
                              <a:gd name="T105" fmla="*/ 1109563 h 1305478"/>
                              <a:gd name="T106" fmla="*/ 3111202 w 4257675"/>
                              <a:gd name="T107" fmla="*/ 1118511 h 1305478"/>
                              <a:gd name="T108" fmla="*/ 3142708 w 4257675"/>
                              <a:gd name="T109" fmla="*/ 1127459 h 1305478"/>
                              <a:gd name="T110" fmla="*/ 3221472 w 4257675"/>
                              <a:gd name="T111" fmla="*/ 1136408 h 1305478"/>
                              <a:gd name="T112" fmla="*/ 3245102 w 4257675"/>
                              <a:gd name="T113" fmla="*/ 1145356 h 1305478"/>
                              <a:gd name="T114" fmla="*/ 3371125 w 4257675"/>
                              <a:gd name="T115" fmla="*/ 1172200 h 1305478"/>
                              <a:gd name="T116" fmla="*/ 3418384 w 4257675"/>
                              <a:gd name="T117" fmla="*/ 1190096 h 1305478"/>
                              <a:gd name="T118" fmla="*/ 3449890 w 4257675"/>
                              <a:gd name="T119" fmla="*/ 1199044 h 1305478"/>
                              <a:gd name="T120" fmla="*/ 3505025 w 4257675"/>
                              <a:gd name="T121" fmla="*/ 1225888 h 1305478"/>
                              <a:gd name="T122" fmla="*/ 3520778 w 4257675"/>
                              <a:gd name="T123" fmla="*/ 1225888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6350">
                            <a:solidFill>
                              <a:schemeClr val="accent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traight Connector 14"/>
                        <wps:cNvCnPr>
                          <a:cxnSpLocks noChangeShapeType="1"/>
                        </wps:cNvCnPr>
                        <wps:spPr bwMode="auto">
                          <a:xfrm>
                            <a:off x="904800" y="657201"/>
                            <a:ext cx="19100" cy="2208703"/>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0" name="Text Box 16"/>
                        <wps:cNvSpPr txBox="1">
                          <a:spLocks noChangeArrowheads="1"/>
                        </wps:cNvSpPr>
                        <wps:spPr bwMode="auto">
                          <a:xfrm>
                            <a:off x="128016" y="3042304"/>
                            <a:ext cx="896112" cy="52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C742C4" w14:textId="77777777" w:rsidR="005821DE" w:rsidRDefault="005821DE" w:rsidP="005821DE">
                              <w:pPr>
                                <w:jc w:val="center"/>
                                <w:rPr>
                                  <w:sz w:val="16"/>
                                </w:rPr>
                              </w:pPr>
                              <w:r>
                                <w:rPr>
                                  <w:sz w:val="16"/>
                                </w:rPr>
                                <w:t>T1: Trigger neighbour cell measurements</w:t>
                              </w:r>
                            </w:p>
                          </w:txbxContent>
                        </wps:txbx>
                        <wps:bodyPr rot="0" vert="horz" wrap="square" lIns="91440" tIns="45720" rIns="91440" bIns="45720" anchor="t" anchorCtr="0" upright="1">
                          <a:noAutofit/>
                        </wps:bodyPr>
                      </wps:wsp>
                      <wps:wsp>
                        <wps:cNvPr id="11" name="Straight Arrow Connector 17"/>
                        <wps:cNvCnPr>
                          <a:cxnSpLocks noChangeShapeType="1"/>
                          <a:stCxn id="10" idx="0"/>
                        </wps:cNvCnPr>
                        <wps:spPr bwMode="auto">
                          <a:xfrm flipV="1">
                            <a:off x="576072" y="2876404"/>
                            <a:ext cx="357428" cy="165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Connector 18"/>
                        <wps:cNvCnPr>
                          <a:cxnSpLocks noChangeShapeType="1"/>
                        </wps:cNvCnPr>
                        <wps:spPr bwMode="auto">
                          <a:xfrm>
                            <a:off x="1717100" y="2447803"/>
                            <a:ext cx="0" cy="4382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3" name="Straight Connector 19"/>
                        <wps:cNvCnPr>
                          <a:cxnSpLocks noChangeShapeType="1"/>
                        </wps:cNvCnPr>
                        <wps:spPr bwMode="auto">
                          <a:xfrm>
                            <a:off x="3181400" y="2008702"/>
                            <a:ext cx="0" cy="8677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097280" y="3042304"/>
                            <a:ext cx="1237488"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BF041A"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wps:txbx>
                        <wps:bodyPr rot="0" vert="horz" wrap="square" lIns="91440" tIns="45720" rIns="91440" bIns="45720" anchor="t" anchorCtr="0" upright="1">
                          <a:noAutofit/>
                        </wps:bodyPr>
                      </wps:wsp>
                      <wps:wsp>
                        <wps:cNvPr id="15" name="Straight Arrow Connector 21"/>
                        <wps:cNvCnPr>
                          <a:cxnSpLocks noChangeShapeType="1"/>
                          <a:stCxn id="14" idx="0"/>
                        </wps:cNvCnPr>
                        <wps:spPr bwMode="auto">
                          <a:xfrm flipH="1" flipV="1">
                            <a:off x="1707200" y="2886004"/>
                            <a:ext cx="8824" cy="1563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22"/>
                        <wps:cNvCnPr>
                          <a:cxnSpLocks noChangeShapeType="1"/>
                        </wps:cNvCnPr>
                        <wps:spPr bwMode="auto">
                          <a:xfrm>
                            <a:off x="1707200" y="1461802"/>
                            <a:ext cx="0" cy="9715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933500" y="1656202"/>
                            <a:ext cx="829700"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5A9805"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3170800" y="1418202"/>
                            <a:ext cx="829300" cy="561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EC07D9"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 xml:space="preserve">Cell-A better than serving cell by A3 </w:t>
                              </w:r>
                              <w:proofErr w:type="spellStart"/>
                              <w:r w:rsidRPr="005821DE">
                                <w:rPr>
                                  <w:rFonts w:ascii="Arial" w:eastAsia="Times New Roman" w:hAnsi="Arial"/>
                                  <w:sz w:val="16"/>
                                  <w:szCs w:val="16"/>
                                  <w:lang w:val="en-US"/>
                                </w:rPr>
                                <w:t>offset+CIO</w:t>
                              </w:r>
                              <w:proofErr w:type="spellEnd"/>
                            </w:p>
                          </w:txbxContent>
                        </wps:txbx>
                        <wps:bodyPr rot="0" vert="horz" wrap="square" lIns="91440" tIns="45720" rIns="91440" bIns="45720" anchor="t" anchorCtr="0" upright="1">
                          <a:noAutofit/>
                        </wps:bodyPr>
                      </wps:wsp>
                      <wps:wsp>
                        <wps:cNvPr id="19" name="Straight Arrow Connector 25"/>
                        <wps:cNvCnPr>
                          <a:cxnSpLocks noChangeShapeType="1"/>
                          <a:stCxn id="8" idx="40"/>
                          <a:endCxn id="4" idx="37"/>
                        </wps:cNvCnPr>
                        <wps:spPr bwMode="auto">
                          <a:xfrm flipH="1">
                            <a:off x="3181400" y="1384702"/>
                            <a:ext cx="1100" cy="6074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Text Box 16"/>
                        <wps:cNvSpPr txBox="1">
                          <a:spLocks noChangeArrowheads="1"/>
                        </wps:cNvSpPr>
                        <wps:spPr bwMode="auto">
                          <a:xfrm>
                            <a:off x="2609088" y="3075604"/>
                            <a:ext cx="1499616" cy="56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5D64A32"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wps:txbx>
                        <wps:bodyPr rot="0" vert="horz" wrap="square" lIns="91440" tIns="45720" rIns="91440" bIns="45720" anchor="t" anchorCtr="0" upright="1">
                          <a:noAutofit/>
                        </wps:bodyPr>
                      </wps:wsp>
                      <wps:wsp>
                        <wps:cNvPr id="21" name="Straight Arrow Connector 27"/>
                        <wps:cNvCnPr>
                          <a:cxnSpLocks noChangeShapeType="1"/>
                          <a:stCxn id="20" idx="0"/>
                        </wps:cNvCnPr>
                        <wps:spPr bwMode="auto">
                          <a:xfrm flipH="1" flipV="1">
                            <a:off x="3182500" y="2876404"/>
                            <a:ext cx="176396" cy="199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Text Box 11"/>
                        <wps:cNvSpPr txBox="1">
                          <a:spLocks noChangeArrowheads="1"/>
                        </wps:cNvSpPr>
                        <wps:spPr bwMode="auto">
                          <a:xfrm>
                            <a:off x="171924" y="485701"/>
                            <a:ext cx="46545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A595ED"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wps:txbx>
                        <wps:bodyPr rot="0" vert="horz" wrap="none" lIns="91440" tIns="45720" rIns="91440" bIns="45720" anchor="t" anchorCtr="0" upright="1">
                          <a:noAutofit/>
                        </wps:bodyPr>
                      </wps:wsp>
                    </wpc:wpc>
                  </a:graphicData>
                </a:graphic>
              </wp:inline>
            </w:drawing>
          </mc:Choice>
          <mc:Fallback>
            <w:pict>
              <v:group id="Canvas 2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87718,216870;175435,409646;247204,530129;303024,578323;350870,650613;414665,722903;438588,771097;494408,819290;518331,867483;566177,915678;614023,987968;669843,1108452;733638,1156645;757561,1204838;901098,1253033;980842,1301226;1028688,1325323;1188174,1373516;1475250,1397614;1515121,1421710;1547018,1445807;1610813,1469903;1666633,1542195;1762325,1614484;1810171,1662677;1834094,1686774;1889915,1759065;1945735,1855451;1969657,1879549;2001554,1927742;2025478,1951839;2065350,2000032;2129144,2048227;2153066,2072323;2208887,2096420;2296604,2144613;2344451,2168709;2400271,2192808;2456091,2241001;2487989,2265097;2511912,2313290;2591654,2385582;2655449,2481968;2703295,2530162;2751141,2602452;2783039,2650645;2830884,2698840;2894678,2771129;2958474,2867517;2998345,2891614;3046191,2939807;3102011,2988000;3149857,3012098;3181754,3036195;3261498,3060291;3285421,3084388;3413010,3156679;3460856,3204872;3492753,3228968;3548573,3301258;3564522,3301258"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62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626AE060" w14:textId="77777777" w:rsidR="005821DE" w:rsidRDefault="005821DE" w:rsidP="005821DE">
                        <w:pPr>
                          <w:rPr>
                            <w:sz w:val="16"/>
                          </w:rPr>
                        </w:pPr>
                        <w:r>
                          <w:rPr>
                            <w:sz w:val="16"/>
                          </w:rPr>
                          <w:t>s-Measure</w:t>
                        </w:r>
                      </w:p>
                    </w:txbxContent>
                  </v:textbox>
                </v:shape>
                <v:shape id="Text Box 11" o:spid="_x0000_s1033" type="#_x0000_t202" style="position:absolute;left:49707;top:28860;width:3747;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289698CB" w14:textId="77777777" w:rsidR="005821DE" w:rsidRDefault="005821DE" w:rsidP="005821DE">
                        <w:pPr>
                          <w:pStyle w:val="NormalWeb"/>
                          <w:overflowPunct w:val="0"/>
                          <w:spacing w:before="0" w:beforeAutospacing="0" w:after="120" w:afterAutospacing="0"/>
                          <w:jc w:val="both"/>
                        </w:pPr>
                        <w:proofErr w:type="spellStart"/>
                        <w:r>
                          <w:rPr>
                            <w:rFonts w:ascii="Arial" w:eastAsia="Times New Roman" w:hAnsi="Arial"/>
                            <w:sz w:val="16"/>
                            <w:szCs w:val="16"/>
                          </w:rPr>
                          <w:t>time</w:t>
                        </w:r>
                        <w:proofErr w:type="spellEnd"/>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71644,75661;143288,142915;201906,184949;247498,201762;286576,226982;338682,252203;358221,269016;403813,285830;423352,302643;462431,319456;501509,344677;547101,386711;599205,403524;618745,420338;735981,437152;801112,453965;840190,462372;970453,479185;1204924,487592;1237490,495998;1263542,504405;1315647,512812;1361239,538032;1439396,563252;1478475,580066;1498014,588472;1543606,613693;1589197,647320;1608737,655727;1634790,672540;1654329,680947;1686894,697761;1738999,714574;1758538,722981;1804131,731388;1875775,748201;1914853,756608;1960445,765014;2006037,781828;2032089,790235;2051628,807049;2116760,832269;2168864,865895;2207943,882710;2247021,907930;2273074,924743;2312153,941556;2364257,966776;2416362,1000404;2448928,1008811;2488006,1025624;2533598,1042437;2572677,1050844;2598729,1059251;2663860,1067658;2683400,1076065;2787609,1101285;2826688,1118098;2852740,1126505;2898332,1151725;2911358,1151725"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" strokecolor="black [3213]" strokeweight=".5pt">
                  <v:stroke dashstyle="dashDot" joinstyle="miter"/>
                </v:line>
                <v:shape id="Text Box 16" o:spid="_x0000_s1036" type="#_x0000_t202" style="position:absolute;left:1280;top:30423;width:8961;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7EC742C4" w14:textId="77777777" w:rsidR="005821DE" w:rsidRDefault="005821DE" w:rsidP="005821DE">
                        <w:pPr>
                          <w:jc w:val="center"/>
                          <w:rPr>
                            <w:sz w:val="16"/>
                          </w:rPr>
                        </w:pPr>
                        <w:r>
                          <w:rPr>
                            <w:sz w:val="16"/>
                          </w:rPr>
                          <w:t>T1: Trigger neighbour cell measurements</w:t>
                        </w:r>
                      </w:p>
                    </w:txbxContent>
                  </v:textbox>
                </v:shape>
                <v:shape id="Straight Arrow Connector 17" o:spid="_x0000_s1037" type="#_x0000_t32" style="position:absolute;left:5760;top:28764;width:3575;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8BwwAAANsAAAAPAAAAZHJzL2Rvd25yZXYueG1sRE/JasMw&#10;EL0X+g9iAr01clow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VYzPAcMAAADbAAAADwAA&#10;AAAAAAAAAAAAAAAHAgAAZHJzL2Rvd25yZXYueG1sUEsFBgAAAAADAAMAtwAAAPcCAAAAAA==&#10;" strokecolor="black [3213]" strokeweight=".5pt">
                  <v:stroke dashstyle="dashDot" joinstyle="miter"/>
                </v:line>
                <v:shape id="Text Box 16" o:spid="_x0000_s1040" type="#_x0000_t202" style="position:absolute;left:10972;top:30423;width:12375;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07BF041A"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v:textbox>
                </v:shape>
                <v:shape id="Straight Arrow Connector 21" o:spid="_x0000_s1041" type="#_x0000_t32" style="position:absolute;left:17072;top:28860;width:88;height:15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A5A9805"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1EC07D9"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 xml:space="preserve">Cell-A better than serving cell by A3 </w:t>
                        </w:r>
                        <w:proofErr w:type="spellStart"/>
                        <w:r w:rsidRPr="005821DE">
                          <w:rPr>
                            <w:rFonts w:ascii="Arial" w:eastAsia="Times New Roman" w:hAnsi="Arial"/>
                            <w:sz w:val="16"/>
                            <w:szCs w:val="16"/>
                            <w:lang w:val="en-US"/>
                          </w:rPr>
                          <w:t>offset+CIO</w:t>
                        </w:r>
                        <w:proofErr w:type="spellEnd"/>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" strokecolor="#5b9bd5 [3204]" strokeweight=".5pt">
                  <v:stroke startarrow="block" endarrow="block" joinstyle="miter"/>
                </v:shape>
                <v:shape id="Text Box 16" o:spid="_x0000_s1046" type="#_x0000_t202" style="position:absolute;left:26090;top:30756;width:14997;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25D64A32"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v:textbox>
                </v:shape>
                <v:shape id="Straight Arrow Connector 27" o:spid="_x0000_s1047" type="#_x0000_t32" style="position:absolute;left:31825;top:28764;width:1763;height:19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Text Box 11" o:spid="_x0000_s1048" type="#_x0000_t202" style="position:absolute;left:1719;top:4857;width:4654;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1AA595ED"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v:textbox>
                </v:shape>
                <w10:anchorlock/>
              </v:group>
            </w:pict>
          </mc:Fallback>
        </mc:AlternateContent>
      </w:r>
    </w:p>
    <w:p w14:paraId="5D7571AC" w14:textId="77777777" w:rsidR="005821DE" w:rsidRDefault="005821DE" w:rsidP="005821DE">
      <w:pPr>
        <w:pStyle w:val="Caption"/>
      </w:pPr>
      <w:bookmarkStart w:id="18" w:name="_Ref503189377"/>
      <w:r>
        <w:t xml:space="preserve">Figure </w:t>
      </w:r>
      <w:r>
        <w:fldChar w:fldCharType="begin"/>
      </w:r>
      <w:r>
        <w:instrText xml:space="preserve"> SEQ Figure \* ARABIC </w:instrText>
      </w:r>
      <w:r>
        <w:fldChar w:fldCharType="separate"/>
      </w:r>
      <w:r>
        <w:rPr>
          <w:noProof/>
        </w:rPr>
        <w:t>2</w:t>
      </w:r>
      <w:r>
        <w:rPr>
          <w:noProof/>
        </w:rPr>
        <w:fldChar w:fldCharType="end"/>
      </w:r>
      <w:bookmarkEnd w:id="18"/>
      <w:r w:rsidR="00FE66B3">
        <w:t xml:space="preserve"> : How to set </w:t>
      </w:r>
      <w:r>
        <w:t>up beam level filtering, using A3 event as an example</w:t>
      </w:r>
    </w:p>
    <w:p w14:paraId="7D96C5BF" w14:textId="77777777" w:rsidR="005821DE" w:rsidRDefault="005821DE" w:rsidP="00FE66B3">
      <w:pPr>
        <w:pStyle w:val="Observation"/>
      </w:pPr>
      <w:bookmarkStart w:id="19" w:name="_Toc503189952"/>
      <w:bookmarkStart w:id="20" w:name="_Toc503193403"/>
      <w:bookmarkStart w:id="21" w:name="_Toc503452903"/>
      <w:bookmarkStart w:id="22" w:name="_Toc503452953"/>
      <w:bookmarkStart w:id="23" w:name="_Toc505870689"/>
      <w:r>
        <w:t>By performing beam level filtering only for those cells whose cell level measurements are close to satisfying the event triggering criterion, the UE shall perform the beam level measurements towards relevant cells and at relevant times only.</w:t>
      </w:r>
      <w:bookmarkEnd w:id="19"/>
      <w:bookmarkEnd w:id="20"/>
      <w:bookmarkEnd w:id="21"/>
      <w:bookmarkEnd w:id="22"/>
      <w:bookmarkEnd w:id="23"/>
    </w:p>
    <w:p w14:paraId="1C2D30AB" w14:textId="77777777" w:rsidR="005821DE" w:rsidRDefault="005821DE" w:rsidP="00FE66B3">
      <w:pPr>
        <w:pStyle w:val="Proposal"/>
      </w:pPr>
      <w:bookmarkStart w:id="24" w:name="_Toc503189965"/>
      <w:bookmarkStart w:id="25" w:name="_Toc503193406"/>
      <w:bookmarkStart w:id="26" w:name="_Toc503452970"/>
      <w:bookmarkStart w:id="27" w:name="_Toc505870694"/>
      <w:r>
        <w:t>UE performs beam level filtering for the beams of only those cells whose cell level measurements are within a threshold (Y dB) of the serving cell.</w:t>
      </w:r>
      <w:bookmarkEnd w:id="24"/>
      <w:bookmarkEnd w:id="25"/>
      <w:bookmarkEnd w:id="26"/>
      <w:bookmarkEnd w:id="27"/>
    </w:p>
    <w:p w14:paraId="0CB0C267" w14:textId="77777777" w:rsidR="00A61AF3" w:rsidRDefault="00A61AF3" w:rsidP="00A61AF3">
      <w:pPr>
        <w:pStyle w:val="Proposal"/>
        <w:numPr>
          <w:ilvl w:val="0"/>
          <w:numId w:val="0"/>
        </w:numPr>
      </w:pPr>
    </w:p>
    <w:p w14:paraId="741E9852" w14:textId="77777777" w:rsidR="001D11D6" w:rsidRDefault="001D11D6" w:rsidP="001D11D6">
      <w:pPr>
        <w:pStyle w:val="Heading2"/>
      </w:pPr>
      <w:r>
        <w:lastRenderedPageBreak/>
        <w:t xml:space="preserve">Total number of beam measurements </w:t>
      </w:r>
    </w:p>
    <w:p w14:paraId="54C676C0" w14:textId="77777777" w:rsidR="001D11D6" w:rsidRDefault="00336DB3" w:rsidP="001D11D6">
      <w:pPr>
        <w:pStyle w:val="BodyText"/>
      </w:pPr>
      <w:r>
        <w:t>At</w:t>
      </w:r>
      <w:r w:rsidR="001D11D6">
        <w:t xml:space="preserve"> RAN2#99bis in Prague</w:t>
      </w:r>
      <w:r>
        <w:t xml:space="preserve"> and in the subsequent email discussion #22 </w:t>
      </w:r>
      <w:r>
        <w:fldChar w:fldCharType="begin"/>
      </w:r>
      <w:r>
        <w:instrText xml:space="preserve"> REF _Ref503452245 \r \h </w:instrText>
      </w:r>
      <w:r>
        <w:fldChar w:fldCharType="separate"/>
      </w:r>
      <w:r>
        <w:t>[3]</w:t>
      </w:r>
      <w:r>
        <w:fldChar w:fldCharType="end"/>
      </w:r>
      <w:r w:rsidR="001D11D6">
        <w:t>, the issue of</w:t>
      </w:r>
      <w:r>
        <w:t xml:space="preserve"> increased</w:t>
      </w:r>
      <w:r w:rsidR="001D11D6">
        <w:t xml:space="preserve"> UE complexity due to </w:t>
      </w:r>
      <w:r>
        <w:t xml:space="preserve">a </w:t>
      </w:r>
      <w:r w:rsidR="001D11D6">
        <w:t xml:space="preserve">large </w:t>
      </w:r>
      <w:r>
        <w:t xml:space="preserve">total </w:t>
      </w:r>
      <w:r w:rsidR="001D11D6">
        <w:t xml:space="preserve">number of beam </w:t>
      </w:r>
      <w:r>
        <w:t>measurements has been discussed.</w:t>
      </w:r>
    </w:p>
    <w:p w14:paraId="48EBF793" w14:textId="63C8DF61" w:rsidR="001D11D6" w:rsidRDefault="001D11D6" w:rsidP="001D37F1">
      <w:pPr>
        <w:pStyle w:val="Observation"/>
      </w:pPr>
      <w:bookmarkStart w:id="28" w:name="_Toc505870690"/>
      <w:bookmarkStart w:id="29" w:name="_Toc503452904"/>
      <w:bookmarkStart w:id="30" w:name="_Toc503452954"/>
      <w:r w:rsidRPr="00AC6BA7">
        <w:t>In [</w:t>
      </w:r>
      <w:r w:rsidRPr="00336DB3">
        <w:t>99bis</w:t>
      </w:r>
      <w:r>
        <w:t>#2</w:t>
      </w:r>
      <w:r w:rsidRPr="00AC6BA7">
        <w:t xml:space="preserve">2][NR] </w:t>
      </w:r>
      <w:r>
        <w:t>Filter coefficients</w:t>
      </w:r>
      <w:r w:rsidRPr="00AC6BA7">
        <w:t xml:space="preserve">, </w:t>
      </w:r>
      <w:r>
        <w:t xml:space="preserve">RAN2 seemed </w:t>
      </w:r>
      <w:r w:rsidR="00336DB3">
        <w:t xml:space="preserve">to </w:t>
      </w:r>
      <w:r>
        <w:t xml:space="preserve">agree that </w:t>
      </w:r>
      <w:r w:rsidRPr="00336DB3">
        <w:rPr>
          <w:rFonts w:eastAsia="PMingLiU"/>
          <w:lang w:eastAsia="zh-TW"/>
        </w:rPr>
        <w:t>there should be a total number of beam mea</w:t>
      </w:r>
      <w:bookmarkStart w:id="31" w:name="_Toc505870691"/>
      <w:bookmarkEnd w:id="28"/>
      <w:r w:rsidRPr="001D37F1">
        <w:rPr>
          <w:rFonts w:eastAsia="PMingLiU"/>
          <w:lang w:eastAsia="zh-TW"/>
        </w:rPr>
        <w:t>surements (including filtering) that can be supported by the UE</w:t>
      </w:r>
      <w:r w:rsidR="00336DB3" w:rsidRPr="001D37F1">
        <w:rPr>
          <w:rFonts w:eastAsia="PMingLiU"/>
          <w:lang w:eastAsia="zh-TW"/>
        </w:rPr>
        <w:t>.</w:t>
      </w:r>
      <w:bookmarkEnd w:id="29"/>
      <w:bookmarkEnd w:id="30"/>
      <w:bookmarkEnd w:id="31"/>
      <w:r w:rsidR="00336DB3">
        <w:t xml:space="preserve"> </w:t>
      </w:r>
    </w:p>
    <w:p w14:paraId="1F85A10A" w14:textId="77777777" w:rsidR="001D11D6" w:rsidRDefault="001D11D6" w:rsidP="001D11D6">
      <w:pPr>
        <w:pStyle w:val="BodyText"/>
      </w:pPr>
      <w:r>
        <w:t>In addition, the email discussion also suggests discussing whether RAN4 should be informed about that. Under the assumption that this is agreed, it seems relevant to discuss how that information could be used by</w:t>
      </w:r>
      <w:r w:rsidR="00336DB3">
        <w:t xml:space="preserve"> the</w:t>
      </w:r>
      <w:r>
        <w:t xml:space="preserve"> network. </w:t>
      </w:r>
      <w:r w:rsidR="00336DB3">
        <w:t>The n</w:t>
      </w:r>
      <w:r>
        <w:t>etwork can set the following parameters related to beam reporting:</w:t>
      </w:r>
    </w:p>
    <w:p w14:paraId="647FBFEB" w14:textId="77777777" w:rsidR="001D11D6" w:rsidRDefault="001D11D6" w:rsidP="001D11D6">
      <w:pPr>
        <w:pStyle w:val="BodyText"/>
        <w:numPr>
          <w:ilvl w:val="0"/>
          <w:numId w:val="16"/>
        </w:numPr>
      </w:pPr>
      <w:r>
        <w:t xml:space="preserve">Exact beam reporting quantities per </w:t>
      </w:r>
      <w:r w:rsidRPr="007E021F">
        <w:rPr>
          <w:i/>
        </w:rPr>
        <w:t>reportConfig</w:t>
      </w:r>
      <w:r>
        <w:t>;</w:t>
      </w:r>
    </w:p>
    <w:p w14:paraId="13F2788F" w14:textId="77777777" w:rsidR="001D11D6" w:rsidRDefault="001D11D6" w:rsidP="001D11D6">
      <w:pPr>
        <w:pStyle w:val="BodyText"/>
        <w:numPr>
          <w:ilvl w:val="0"/>
          <w:numId w:val="16"/>
        </w:numPr>
      </w:pPr>
      <w:r>
        <w:t>Exact number of measurement objects;</w:t>
      </w:r>
    </w:p>
    <w:p w14:paraId="5807C5C9" w14:textId="77777777" w:rsidR="001D11D6" w:rsidRDefault="001D11D6" w:rsidP="001D11D6">
      <w:pPr>
        <w:pStyle w:val="BodyText"/>
        <w:numPr>
          <w:ilvl w:val="0"/>
          <w:numId w:val="16"/>
        </w:numPr>
      </w:pPr>
      <w:r>
        <w:t>Maximum number of beams to be reported per cell.</w:t>
      </w:r>
    </w:p>
    <w:p w14:paraId="3D3BA6EE" w14:textId="77777777" w:rsidR="001D11D6" w:rsidRDefault="001D11D6" w:rsidP="001D11D6">
      <w:pPr>
        <w:pStyle w:val="BodyText"/>
      </w:pPr>
      <w:r>
        <w:t xml:space="preserve">For the maximum number of beams to report per cell, the current TP on RRM defines the parameter </w:t>
      </w:r>
      <w:proofErr w:type="spellStart"/>
      <w:r w:rsidRPr="00DA3EC7">
        <w:rPr>
          <w:i/>
        </w:rPr>
        <w:t>maxNroRsIndexesToReport</w:t>
      </w:r>
      <w:proofErr w:type="spellEnd"/>
      <w:r>
        <w:t xml:space="preserve">, somewhat equivalent to </w:t>
      </w:r>
      <w:proofErr w:type="spellStart"/>
      <w:r w:rsidRPr="00DA3EC7">
        <w:rPr>
          <w:i/>
        </w:rPr>
        <w:t>maxReportCells</w:t>
      </w:r>
      <w:proofErr w:type="spellEnd"/>
      <w:r w:rsidR="00336DB3">
        <w:t>, i.e.</w:t>
      </w:r>
      <w:r>
        <w:t xml:space="preserve"> defined as an integer. Hence, the number of beam measurements the network should expect the UE to perform, if a requirement is defined by RAN4, would depend on the number of measurement objects, but also the minimum number of cells the UE is required to measure, although it is not very clear how these two requirements are related. </w:t>
      </w:r>
    </w:p>
    <w:p w14:paraId="347FDC6B" w14:textId="77777777" w:rsidR="001D11D6" w:rsidRPr="00E22F28" w:rsidRDefault="00336DB3" w:rsidP="00474B06">
      <w:pPr>
        <w:pStyle w:val="Observation"/>
      </w:pPr>
      <w:bookmarkStart w:id="32" w:name="_Toc503452905"/>
      <w:bookmarkStart w:id="33" w:name="_Toc503452955"/>
      <w:bookmarkStart w:id="34" w:name="_Toc505870692"/>
      <w:r>
        <w:t>The t</w:t>
      </w:r>
      <w:r w:rsidR="001D11D6">
        <w:t>otal n</w:t>
      </w:r>
      <w:r w:rsidR="001D11D6" w:rsidRPr="0051246D">
        <w:t>umber of beam measurements</w:t>
      </w:r>
      <w:r>
        <w:t xml:space="preserve"> the</w:t>
      </w:r>
      <w:r w:rsidR="001D11D6" w:rsidRPr="0051246D">
        <w:t xml:space="preserve"> network should expect the UE to perform</w:t>
      </w:r>
      <w:r>
        <w:t>,</w:t>
      </w:r>
      <w:r w:rsidR="001D11D6" w:rsidRPr="0051246D">
        <w:t xml:space="preserve"> </w:t>
      </w:r>
      <w:r w:rsidR="001D11D6">
        <w:t xml:space="preserve">depends on the </w:t>
      </w:r>
      <w:r w:rsidR="001D11D6" w:rsidRPr="0051246D">
        <w:t xml:space="preserve">number of configured </w:t>
      </w:r>
      <w:r w:rsidR="001D11D6" w:rsidRPr="007E021F">
        <w:rPr>
          <w:i/>
        </w:rPr>
        <w:t>measObject(s)</w:t>
      </w:r>
      <w:r w:rsidR="001D11D6" w:rsidRPr="0051246D">
        <w:t xml:space="preserve"> </w:t>
      </w:r>
      <w:r w:rsidR="001D11D6">
        <w:t xml:space="preserve">and the </w:t>
      </w:r>
      <w:r w:rsidR="001D11D6" w:rsidRPr="0051246D">
        <w:t>minimum number cells</w:t>
      </w:r>
      <w:r w:rsidR="001D11D6">
        <w:t xml:space="preserve"> the UE is required to measure.</w:t>
      </w:r>
      <w:bookmarkEnd w:id="32"/>
      <w:bookmarkEnd w:id="33"/>
      <w:bookmarkEnd w:id="34"/>
    </w:p>
    <w:p w14:paraId="2837B430" w14:textId="77777777" w:rsidR="001D11D6" w:rsidRDefault="001D11D6" w:rsidP="001D11D6">
      <w:pPr>
        <w:pStyle w:val="BodyText"/>
      </w:pPr>
      <w:r>
        <w:t xml:space="preserve">Hence, as that could potentially affect minimum requirements on NR measurements, potential RAN2 conclusions on the UE complexities involved in performing too many beam </w:t>
      </w:r>
      <w:r w:rsidR="00474B06">
        <w:t>measurements seem</w:t>
      </w:r>
      <w:r>
        <w:t xml:space="preserve"> relevant to RAN4. In our understanding, it seems the issue has already been acknowledged by RAN4, as they </w:t>
      </w:r>
      <w:r w:rsidR="00474B06">
        <w:t xml:space="preserve">have </w:t>
      </w:r>
      <w:r>
        <w:t>discuss</w:t>
      </w:r>
      <w:r w:rsidR="00474B06">
        <w:t>ed</w:t>
      </w:r>
      <w:r>
        <w:t xml:space="preserve"> requirements for beam and cell measurements</w:t>
      </w:r>
      <w:r w:rsidR="00474B06">
        <w:t xml:space="preserve"> in the RAN4#85 meeting in Reno </w:t>
      </w:r>
      <w:r w:rsidR="00474B06">
        <w:fldChar w:fldCharType="begin"/>
      </w:r>
      <w:r w:rsidR="00474B06">
        <w:instrText xml:space="preserve"> REF _Ref503193382 \r \h </w:instrText>
      </w:r>
      <w:r w:rsidR="00474B06">
        <w:fldChar w:fldCharType="separate"/>
      </w:r>
      <w:r w:rsidR="00474B06">
        <w:t>[4]</w:t>
      </w:r>
      <w:r w:rsidR="00474B06">
        <w:fldChar w:fldCharType="end"/>
      </w:r>
      <w:r>
        <w:t>. In our view, it could be acceptable to send an LS to RAN4 with RAN2 conclusions, although RAN2 should first discuss whether the agreement or th</w:t>
      </w:r>
      <w:r w:rsidR="00474B06">
        <w:t>e</w:t>
      </w:r>
      <w:r>
        <w:t xml:space="preserve"> potential requirement on minimum number of beam measurements could have any impact to RAN2 specifications. Hence, we suggest the following way forward:</w:t>
      </w:r>
    </w:p>
    <w:p w14:paraId="7C085B91" w14:textId="77777777" w:rsidR="001D11D6" w:rsidRDefault="001D11D6" w:rsidP="00336DB3">
      <w:pPr>
        <w:pStyle w:val="Proposal"/>
      </w:pPr>
      <w:bookmarkStart w:id="35" w:name="_Toc503452971"/>
      <w:bookmarkStart w:id="36" w:name="_Toc505870695"/>
      <w:r>
        <w:t xml:space="preserve">LS to RAN4 could be sent if RAN2 identifies issues to be clarified that may have </w:t>
      </w:r>
      <w:r w:rsidRPr="00336DB3">
        <w:t>impact</w:t>
      </w:r>
      <w:r>
        <w:t xml:space="preserve"> in RRC specifications.</w:t>
      </w:r>
      <w:bookmarkEnd w:id="35"/>
      <w:bookmarkEnd w:id="36"/>
    </w:p>
    <w:p w14:paraId="67ADCA7A" w14:textId="77777777" w:rsidR="001A4410" w:rsidRDefault="001A4410" w:rsidP="001A4410">
      <w:pPr>
        <w:pStyle w:val="Proposal"/>
        <w:numPr>
          <w:ilvl w:val="0"/>
          <w:numId w:val="0"/>
        </w:numPr>
      </w:pPr>
    </w:p>
    <w:p w14:paraId="113D8D74" w14:textId="77777777" w:rsidR="001A4410" w:rsidRDefault="00424B3C" w:rsidP="005F2950">
      <w:pPr>
        <w:pStyle w:val="Heading2"/>
      </w:pPr>
      <w:r>
        <w:t>On using the L3 filtered beam measurements in the consolidation function</w:t>
      </w:r>
    </w:p>
    <w:p w14:paraId="01685A89" w14:textId="77777777" w:rsidR="0062536A" w:rsidRDefault="005F2950" w:rsidP="005F2950">
      <w:r>
        <w:t xml:space="preserve">Even though the measurement model depicted in </w:t>
      </w:r>
      <w:r>
        <w:fldChar w:fldCharType="begin"/>
      </w:r>
      <w:r>
        <w:instrText xml:space="preserve"> REF _Ref503188443 \h </w:instrText>
      </w:r>
      <w:r>
        <w:fldChar w:fldCharType="separate"/>
      </w:r>
      <w:r>
        <w:t xml:space="preserve">Figure </w:t>
      </w:r>
      <w:r>
        <w:rPr>
          <w:noProof/>
        </w:rPr>
        <w:t>1</w:t>
      </w:r>
      <w:r>
        <w:fldChar w:fldCharType="end"/>
      </w:r>
      <w:r>
        <w:t xml:space="preserve"> has been agreed several meetings ago, it has been proposed to change the measurement model by introducing a feedback from the L3 filtered beam measurements to the beam consolidation function</w:t>
      </w:r>
      <w:r w:rsidR="00545532">
        <w:t xml:space="preserve"> </w:t>
      </w:r>
      <w:r w:rsidR="00545532">
        <w:fldChar w:fldCharType="begin"/>
      </w:r>
      <w:r w:rsidR="00545532">
        <w:instrText xml:space="preserve"> REF _Ref505778260 \r \h </w:instrText>
      </w:r>
      <w:r w:rsidR="00545532">
        <w:fldChar w:fldCharType="separate"/>
      </w:r>
      <w:r w:rsidR="00545532">
        <w:t>[5]</w:t>
      </w:r>
      <w:r w:rsidR="00545532">
        <w:fldChar w:fldCharType="end"/>
      </w:r>
      <w:r>
        <w:t>.</w:t>
      </w:r>
      <w:r w:rsidR="001C0B8D">
        <w:t xml:space="preserve"> The</w:t>
      </w:r>
      <w:r w:rsidR="0062536A">
        <w:t xml:space="preserve"> contribution argues that without this modification, there is a risk for </w:t>
      </w:r>
      <w:r w:rsidR="00144B11">
        <w:t>“</w:t>
      </w:r>
      <w:r w:rsidR="0062536A">
        <w:t>too early</w:t>
      </w:r>
      <w:r w:rsidR="00144B11">
        <w:t>”</w:t>
      </w:r>
      <w:r w:rsidR="0062536A">
        <w:t xml:space="preserve"> or </w:t>
      </w:r>
      <w:r w:rsidR="00144B11">
        <w:t>“</w:t>
      </w:r>
      <w:r w:rsidR="0062536A">
        <w:t>too late</w:t>
      </w:r>
      <w:r w:rsidR="00144B11">
        <w:t>”</w:t>
      </w:r>
      <w:r w:rsidR="0062536A">
        <w:t xml:space="preserve"> handovers, because the selection of beams to be used for cell quality derivation is supposedly not optimal. This argument ignores, however, that a measurement report does not automatically trigger a handover. The decision</w:t>
      </w:r>
      <w:r w:rsidR="00FD479F">
        <w:t xml:space="preserve"> to initiate a handover, when and to which target cell, lies entirely with the network. And since the network can configure the UE to report beam qualities together with the cell quality, it can obtain all the information it needs to make the correct handover decision and thus easily avoid “too early” or “too late” handovers.</w:t>
      </w:r>
    </w:p>
    <w:p w14:paraId="1B65E083" w14:textId="77777777" w:rsidR="00C86B66" w:rsidRDefault="00FD479F" w:rsidP="005F2950">
      <w:r>
        <w:t>It is also worth noting that the order of filtering and consolidation indeed makes a difference, i.e. cell level L3 filtering after consolidation won’t give the same result as consolidation after beam level L3 filtering. This is not a problem, however, as long as the qualities of serving and target cell are derived in the same way</w:t>
      </w:r>
      <w:r w:rsidR="00144B11">
        <w:t>. None of the resulting quantities is more correct than the other, both are valid representations of the cell quality.</w:t>
      </w:r>
      <w:r w:rsidR="00C86B66">
        <w:t xml:space="preserve"> As such, both</w:t>
      </w:r>
      <w:r w:rsidR="00606028">
        <w:t xml:space="preserve"> (together with the L3 filtered beam measurements) can be used by the network to make the optimal HO decision.</w:t>
      </w:r>
    </w:p>
    <w:p w14:paraId="1B42106E" w14:textId="77777777" w:rsidR="00606028" w:rsidRDefault="00606028" w:rsidP="00606028">
      <w:pPr>
        <w:pStyle w:val="Observation"/>
      </w:pPr>
      <w:bookmarkStart w:id="37" w:name="_Toc505870693"/>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bookmarkEnd w:id="37"/>
    </w:p>
    <w:p w14:paraId="507D0F82" w14:textId="77777777" w:rsidR="00C86B66" w:rsidRDefault="00C86B66" w:rsidP="00C86B66">
      <w:pPr>
        <w:pStyle w:val="Proposal"/>
      </w:pPr>
      <w:bookmarkStart w:id="38" w:name="_Toc505870696"/>
      <w:r>
        <w:lastRenderedPageBreak/>
        <w:t>Do not change the agreed measurement model by introducing a feedback from the L3 filtered beam measurements to the beam consolidation function.</w:t>
      </w:r>
      <w:bookmarkEnd w:id="38"/>
    </w:p>
    <w:bookmarkEnd w:id="2"/>
    <w:bookmarkEnd w:id="3"/>
    <w:bookmarkEnd w:id="4"/>
    <w:bookmarkEnd w:id="5"/>
    <w:bookmarkEnd w:id="6"/>
    <w:p w14:paraId="68C8D19E" w14:textId="77777777" w:rsidR="00C01F33" w:rsidRPr="00CE0424" w:rsidRDefault="00C01F33" w:rsidP="00CE0424">
      <w:pPr>
        <w:pStyle w:val="Heading1"/>
      </w:pPr>
      <w:r w:rsidRPr="00CE0424">
        <w:t>Conclusion</w:t>
      </w:r>
    </w:p>
    <w:p w14:paraId="7B1E8565" w14:textId="77777777" w:rsidR="00474B06" w:rsidRDefault="008E065E">
      <w:pPr>
        <w:pStyle w:val="TOC1"/>
        <w:rPr>
          <w:b w:val="0"/>
        </w:rPr>
      </w:pPr>
      <w:r w:rsidRPr="00474B06">
        <w:rPr>
          <w:b w:val="0"/>
        </w:rPr>
        <w:t>In</w:t>
      </w:r>
      <w:r w:rsidR="00FE66B3" w:rsidRPr="00474B06">
        <w:rPr>
          <w:b w:val="0"/>
        </w:rPr>
        <w:t xml:space="preserve"> the previous</w:t>
      </w:r>
      <w:r w:rsidRPr="00474B06">
        <w:rPr>
          <w:b w:val="0"/>
        </w:rPr>
        <w:t xml:space="preserve"> section</w:t>
      </w:r>
      <w:r w:rsidR="00FE66B3" w:rsidRPr="00474B06">
        <w:rPr>
          <w:b w:val="0"/>
        </w:rPr>
        <w:t>, the following has been observed:</w:t>
      </w:r>
      <w:r w:rsidRPr="00474B06">
        <w:rPr>
          <w:b w:val="0"/>
        </w:rPr>
        <w:t xml:space="preserve"> </w:t>
      </w:r>
    </w:p>
    <w:p w14:paraId="5CF05C37" w14:textId="77777777"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06028">
        <w:t>Observation 1</w:t>
      </w:r>
      <w:r w:rsidR="00606028" w:rsidRPr="00606028">
        <w:rPr>
          <w:rFonts w:asciiTheme="minorHAnsi" w:eastAsiaTheme="minorEastAsia" w:hAnsiTheme="minorHAnsi" w:cstheme="minorBidi"/>
          <w:b w:val="0"/>
          <w:sz w:val="22"/>
          <w:lang w:eastAsia="sv-SE"/>
        </w:rPr>
        <w:tab/>
      </w:r>
      <w:r w:rsidR="00606028">
        <w:t>The beam level measurements computation (setting up the L3 beam filters) is needed only when the neighbour cell level measurements are being performed, i.e. the serving cell is below the s-Measure as configured by the network.</w:t>
      </w:r>
    </w:p>
    <w:p w14:paraId="0C0E92CF" w14:textId="77777777" w:rsidR="00606028" w:rsidRPr="00606028" w:rsidRDefault="00606028">
      <w:pPr>
        <w:pStyle w:val="TOC1"/>
        <w:rPr>
          <w:rFonts w:asciiTheme="minorHAnsi" w:eastAsiaTheme="minorEastAsia" w:hAnsiTheme="minorHAnsi" w:cstheme="minorBidi"/>
          <w:b w:val="0"/>
          <w:sz w:val="22"/>
          <w:lang w:eastAsia="sv-SE"/>
        </w:rPr>
      </w:pPr>
      <w:r>
        <w:t>Observation 2</w:t>
      </w:r>
      <w:r w:rsidRPr="00606028">
        <w:rPr>
          <w:rFonts w:asciiTheme="minorHAnsi" w:eastAsiaTheme="minorEastAsia" w:hAnsiTheme="minorHAnsi" w:cstheme="minorBidi"/>
          <w:b w:val="0"/>
          <w:sz w:val="22"/>
          <w:lang w:eastAsia="sv-SE"/>
        </w:rPr>
        <w:tab/>
      </w:r>
      <w:r>
        <w:t>The beam level measurements computation (setting up the L3 beam filters) is needed only when a cell level measurement is close to satisfying the event triggering criterion.</w:t>
      </w:r>
    </w:p>
    <w:p w14:paraId="2622C719" w14:textId="77777777" w:rsidR="00606028" w:rsidRPr="00606028" w:rsidRDefault="00606028">
      <w:pPr>
        <w:pStyle w:val="TOC1"/>
        <w:rPr>
          <w:rFonts w:asciiTheme="minorHAnsi" w:eastAsiaTheme="minorEastAsia" w:hAnsiTheme="minorHAnsi" w:cstheme="minorBidi"/>
          <w:b w:val="0"/>
          <w:sz w:val="22"/>
          <w:lang w:eastAsia="sv-SE"/>
        </w:rPr>
      </w:pPr>
      <w:r>
        <w:t>Observation 3</w:t>
      </w:r>
      <w:r w:rsidRPr="00606028">
        <w:rPr>
          <w:rFonts w:asciiTheme="minorHAnsi" w:eastAsiaTheme="minorEastAsia" w:hAnsiTheme="minorHAnsi" w:cstheme="minorBidi"/>
          <w:b w:val="0"/>
          <w:sz w:val="22"/>
          <w:lang w:eastAsia="sv-SE"/>
        </w:rPr>
        <w:tab/>
      </w:r>
      <w:r>
        <w:t>By performing beam level filtering only for those cells whose cell level measurements are close to satisfying the event triggering criterion, the UE shall perform the beam level measurements towards relevant cells and at relevant times only.</w:t>
      </w:r>
    </w:p>
    <w:p w14:paraId="1F3CD0E4" w14:textId="77777777" w:rsidR="00606028" w:rsidRPr="00606028" w:rsidRDefault="00606028">
      <w:pPr>
        <w:pStyle w:val="TOC1"/>
        <w:rPr>
          <w:rFonts w:asciiTheme="minorHAnsi" w:eastAsiaTheme="minorEastAsia" w:hAnsiTheme="minorHAnsi" w:cstheme="minorBidi"/>
          <w:b w:val="0"/>
          <w:sz w:val="22"/>
          <w:lang w:eastAsia="sv-SE"/>
        </w:rPr>
      </w:pPr>
      <w:r>
        <w:t>Observation 4</w:t>
      </w:r>
      <w:r w:rsidRPr="00606028">
        <w:rPr>
          <w:rFonts w:asciiTheme="minorHAnsi" w:eastAsiaTheme="minorEastAsia" w:hAnsiTheme="minorHAnsi" w:cstheme="minorBidi"/>
          <w:b w:val="0"/>
          <w:sz w:val="22"/>
          <w:lang w:eastAsia="sv-SE"/>
        </w:rPr>
        <w:tab/>
      </w:r>
      <w:r>
        <w:t xml:space="preserve">In [99bis#22][NR] Filter coefficients, RAN2 seemed to agree that </w:t>
      </w:r>
      <w:r w:rsidRPr="006B2ACD">
        <w:rPr>
          <w:rFonts w:eastAsia="PMingLiU"/>
          <w:lang w:eastAsia="zh-TW"/>
        </w:rPr>
        <w:t>there should be a total number of beam mea</w:t>
      </w:r>
    </w:p>
    <w:p w14:paraId="7B268740" w14:textId="77777777" w:rsidR="00606028" w:rsidRPr="00606028" w:rsidRDefault="00606028">
      <w:pPr>
        <w:pStyle w:val="TOC1"/>
        <w:rPr>
          <w:rFonts w:asciiTheme="minorHAnsi" w:eastAsiaTheme="minorEastAsia" w:hAnsiTheme="minorHAnsi" w:cstheme="minorBidi"/>
          <w:b w:val="0"/>
          <w:sz w:val="22"/>
          <w:lang w:eastAsia="sv-SE"/>
        </w:rPr>
      </w:pPr>
      <w:r>
        <w:t>Observation 5</w:t>
      </w:r>
      <w:r w:rsidRPr="00606028">
        <w:rPr>
          <w:rFonts w:asciiTheme="minorHAnsi" w:eastAsiaTheme="minorEastAsia" w:hAnsiTheme="minorHAnsi" w:cstheme="minorBidi"/>
          <w:b w:val="0"/>
          <w:sz w:val="22"/>
          <w:lang w:eastAsia="sv-SE"/>
        </w:rPr>
        <w:tab/>
      </w:r>
      <w:r w:rsidRPr="006B2ACD">
        <w:rPr>
          <w:rFonts w:eastAsia="PMingLiU"/>
          <w:lang w:eastAsia="zh-TW"/>
        </w:rPr>
        <w:t>surements (including filtering) that can be supported by the UE.</w:t>
      </w:r>
    </w:p>
    <w:p w14:paraId="101FACF2" w14:textId="77777777" w:rsidR="00606028" w:rsidRPr="00606028" w:rsidRDefault="00606028">
      <w:pPr>
        <w:pStyle w:val="TOC1"/>
        <w:rPr>
          <w:rFonts w:asciiTheme="minorHAnsi" w:eastAsiaTheme="minorEastAsia" w:hAnsiTheme="minorHAnsi" w:cstheme="minorBidi"/>
          <w:b w:val="0"/>
          <w:sz w:val="22"/>
          <w:lang w:eastAsia="sv-SE"/>
        </w:rPr>
      </w:pPr>
      <w:r>
        <w:t>Observation 6</w:t>
      </w:r>
      <w:r w:rsidRPr="00606028">
        <w:rPr>
          <w:rFonts w:asciiTheme="minorHAnsi" w:eastAsiaTheme="minorEastAsia" w:hAnsiTheme="minorHAnsi" w:cstheme="minorBidi"/>
          <w:b w:val="0"/>
          <w:sz w:val="22"/>
          <w:lang w:eastAsia="sv-SE"/>
        </w:rPr>
        <w:tab/>
      </w:r>
      <w:r>
        <w:t xml:space="preserve">The total number of beam measurements the network should expect the UE to perform, depends on the number of configured </w:t>
      </w:r>
      <w:r w:rsidRPr="006B2ACD">
        <w:rPr>
          <w:i/>
        </w:rPr>
        <w:t>measObject(s)</w:t>
      </w:r>
      <w:r>
        <w:t xml:space="preserve"> and the minimum number cells the UE is required to measure.</w:t>
      </w:r>
    </w:p>
    <w:p w14:paraId="2A3A7BC9" w14:textId="77777777" w:rsidR="00606028" w:rsidRPr="00606028" w:rsidRDefault="00606028">
      <w:pPr>
        <w:pStyle w:val="TOC1"/>
        <w:rPr>
          <w:rFonts w:asciiTheme="minorHAnsi" w:eastAsiaTheme="minorEastAsia" w:hAnsiTheme="minorHAnsi" w:cstheme="minorBidi"/>
          <w:b w:val="0"/>
          <w:sz w:val="22"/>
          <w:lang w:eastAsia="sv-SE"/>
        </w:rPr>
      </w:pPr>
      <w:r>
        <w:t>Observation 7</w:t>
      </w:r>
      <w:r w:rsidRPr="00606028">
        <w:rPr>
          <w:rFonts w:asciiTheme="minorHAnsi" w:eastAsiaTheme="minorEastAsia" w:hAnsiTheme="minorHAnsi" w:cstheme="minorBidi"/>
          <w:b w:val="0"/>
          <w:sz w:val="22"/>
          <w:lang w:eastAsia="sv-SE"/>
        </w:rPr>
        <w:tab/>
      </w:r>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p>
    <w:p w14:paraId="20AB8685" w14:textId="77777777" w:rsidR="008E065E" w:rsidRDefault="008E065E" w:rsidP="008E065E">
      <w:pPr>
        <w:pStyle w:val="BodyText"/>
        <w:rPr>
          <w:b/>
          <w:bCs/>
        </w:rPr>
      </w:pPr>
      <w:r>
        <w:rPr>
          <w:b/>
          <w:bCs/>
        </w:rPr>
        <w:fldChar w:fldCharType="end"/>
      </w:r>
      <w:bookmarkStart w:id="39" w:name="_GoBack"/>
      <w:bookmarkEnd w:id="39"/>
    </w:p>
    <w:p w14:paraId="6F544E24" w14:textId="77777777" w:rsidR="00474B06" w:rsidRDefault="008E065E" w:rsidP="00474B06">
      <w:r w:rsidRPr="00CE0424">
        <w:t>Based on the</w:t>
      </w:r>
      <w:r w:rsidR="00FE66B3">
        <w:t xml:space="preserve">se observations, </w:t>
      </w:r>
      <w:r w:rsidRPr="00CE0424">
        <w:t>we propose the following:</w:t>
      </w:r>
    </w:p>
    <w:p w14:paraId="1046B344" w14:textId="77777777"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6028">
        <w:t>Proposal 1</w:t>
      </w:r>
      <w:r w:rsidR="00606028" w:rsidRPr="00606028">
        <w:rPr>
          <w:rFonts w:asciiTheme="minorHAnsi" w:eastAsiaTheme="minorEastAsia" w:hAnsiTheme="minorHAnsi" w:cstheme="minorBidi"/>
          <w:b w:val="0"/>
          <w:sz w:val="22"/>
          <w:lang w:eastAsia="sv-SE"/>
        </w:rPr>
        <w:tab/>
      </w:r>
      <w:r w:rsidR="00606028">
        <w:t>UE performs beam level filtering for the beams of only those cells whose cell level measurements are within a threshold (Y dB) of the serving cell.</w:t>
      </w:r>
    </w:p>
    <w:p w14:paraId="0357F8AC" w14:textId="77777777" w:rsidR="00606028" w:rsidRPr="00606028" w:rsidRDefault="00606028">
      <w:pPr>
        <w:pStyle w:val="TOC1"/>
        <w:rPr>
          <w:rFonts w:asciiTheme="minorHAnsi" w:eastAsiaTheme="minorEastAsia" w:hAnsiTheme="minorHAnsi" w:cstheme="minorBidi"/>
          <w:b w:val="0"/>
          <w:sz w:val="22"/>
          <w:lang w:eastAsia="sv-SE"/>
        </w:rPr>
      </w:pPr>
      <w:r>
        <w:t>Proposal 2</w:t>
      </w:r>
      <w:r w:rsidRPr="00606028">
        <w:rPr>
          <w:rFonts w:asciiTheme="minorHAnsi" w:eastAsiaTheme="minorEastAsia" w:hAnsiTheme="minorHAnsi" w:cstheme="minorBidi"/>
          <w:b w:val="0"/>
          <w:sz w:val="22"/>
          <w:lang w:eastAsia="sv-SE"/>
        </w:rPr>
        <w:tab/>
      </w:r>
      <w:r>
        <w:t>LS to RAN4 could be sent if RAN2 identifies issues to be clarified that may have impact in RRC specifications.</w:t>
      </w:r>
    </w:p>
    <w:p w14:paraId="60EB7E1A" w14:textId="77777777" w:rsidR="00606028" w:rsidRPr="00606028" w:rsidRDefault="00606028">
      <w:pPr>
        <w:pStyle w:val="TOC1"/>
        <w:rPr>
          <w:rFonts w:asciiTheme="minorHAnsi" w:eastAsiaTheme="minorEastAsia" w:hAnsiTheme="minorHAnsi" w:cstheme="minorBidi"/>
          <w:b w:val="0"/>
          <w:sz w:val="22"/>
          <w:lang w:eastAsia="sv-SE"/>
        </w:rPr>
      </w:pPr>
      <w:r>
        <w:t>Proposal 3</w:t>
      </w:r>
      <w:r w:rsidRPr="00606028">
        <w:rPr>
          <w:rFonts w:asciiTheme="minorHAnsi" w:eastAsiaTheme="minorEastAsia" w:hAnsiTheme="minorHAnsi" w:cstheme="minorBidi"/>
          <w:b w:val="0"/>
          <w:sz w:val="22"/>
          <w:lang w:eastAsia="sv-SE"/>
        </w:rPr>
        <w:tab/>
      </w:r>
      <w:r>
        <w:t>Do not change the agreed measurement model by introducing a feedback from the L3 filtered beam measurements to the beam consolidation function.</w:t>
      </w:r>
    </w:p>
    <w:p w14:paraId="45519E4F" w14:textId="77777777" w:rsidR="008E065E" w:rsidRPr="00CE0424" w:rsidRDefault="008E065E" w:rsidP="008E065E">
      <w:pPr>
        <w:rPr>
          <w:b/>
          <w:bCs/>
        </w:rPr>
      </w:pPr>
      <w:r>
        <w:rPr>
          <w:b/>
          <w:bCs/>
        </w:rPr>
        <w:fldChar w:fldCharType="end"/>
      </w:r>
    </w:p>
    <w:p w14:paraId="673327FF" w14:textId="77777777" w:rsidR="00F507D1" w:rsidRPr="00CE0424" w:rsidRDefault="00F507D1" w:rsidP="00CE0424">
      <w:pPr>
        <w:pStyle w:val="Heading1"/>
      </w:pPr>
      <w:bookmarkStart w:id="40" w:name="_In-sequence_SDU_delivery"/>
      <w:bookmarkEnd w:id="40"/>
      <w:r w:rsidRPr="00CE0424">
        <w:t>References</w:t>
      </w:r>
    </w:p>
    <w:p w14:paraId="30923FAC" w14:textId="77777777" w:rsidR="00A61AF3" w:rsidRPr="00A61AF3" w:rsidRDefault="00A61AF3" w:rsidP="00A61AF3">
      <w:pPr>
        <w:pStyle w:val="Reference"/>
        <w:numPr>
          <w:ilvl w:val="0"/>
          <w:numId w:val="17"/>
        </w:numPr>
        <w:rPr>
          <w:rFonts w:cs="Arial"/>
          <w:lang w:val="en-US" w:eastAsia="en-US"/>
        </w:rPr>
      </w:pPr>
      <w:bookmarkStart w:id="41" w:name="_Ref494365071"/>
      <w:r>
        <w:rPr>
          <w:rFonts w:cs="Arial"/>
        </w:rPr>
        <w:t>R2-1710839, Summary of email discussion [99#32][NR] TP on RRM, 3GPP TSG-RAN WG2 NR#99, Ericsson, October 2017</w:t>
      </w:r>
      <w:bookmarkEnd w:id="41"/>
    </w:p>
    <w:p w14:paraId="75A181BF" w14:textId="77777777" w:rsidR="00A61AF3" w:rsidRDefault="00A61AF3" w:rsidP="00A61AF3">
      <w:pPr>
        <w:pStyle w:val="Reference"/>
        <w:numPr>
          <w:ilvl w:val="0"/>
          <w:numId w:val="17"/>
        </w:numPr>
        <w:overflowPunct/>
        <w:autoSpaceDE/>
        <w:autoSpaceDN/>
        <w:adjustRightInd/>
        <w:spacing w:after="160" w:line="256" w:lineRule="auto"/>
        <w:jc w:val="left"/>
        <w:textAlignment w:val="auto"/>
        <w:rPr>
          <w:rFonts w:cs="Arial"/>
        </w:rPr>
      </w:pPr>
      <w:bookmarkStart w:id="42" w:name="_Ref503191181"/>
      <w:r>
        <w:rPr>
          <w:rFonts w:cs="Arial"/>
        </w:rPr>
        <w:t>R2-1712024</w:t>
      </w:r>
      <w:r>
        <w:rPr>
          <w:rFonts w:cs="Arial"/>
        </w:rPr>
        <w:tab/>
        <w:t>Beam measurement quantity reporting, Intel, discussion Rel-15</w:t>
      </w:r>
      <w:r>
        <w:rPr>
          <w:rFonts w:cs="Arial"/>
        </w:rPr>
        <w:tab/>
      </w:r>
      <w:proofErr w:type="spellStart"/>
      <w:r>
        <w:rPr>
          <w:rFonts w:cs="Arial"/>
        </w:rPr>
        <w:t>NR_newRAT</w:t>
      </w:r>
      <w:proofErr w:type="spellEnd"/>
      <w:r>
        <w:rPr>
          <w:rFonts w:cs="Arial"/>
        </w:rPr>
        <w:t>-Core</w:t>
      </w:r>
      <w:bookmarkEnd w:id="42"/>
    </w:p>
    <w:p w14:paraId="4FFB7B8A" w14:textId="77777777" w:rsidR="00336DB3" w:rsidRDefault="00336DB3" w:rsidP="00336DB3">
      <w:pPr>
        <w:pStyle w:val="Reference"/>
        <w:numPr>
          <w:ilvl w:val="0"/>
          <w:numId w:val="17"/>
        </w:numPr>
      </w:pPr>
      <w:bookmarkStart w:id="43" w:name="_Ref503452245"/>
      <w:r w:rsidRPr="00F04C1B">
        <w:t>R2-1713673</w:t>
      </w:r>
      <w:r>
        <w:t xml:space="preserve">, </w:t>
      </w:r>
      <w:r w:rsidRPr="00F04C1B">
        <w:t>Report of Email Discussion 99bis#22 NR Filter Coefficients</w:t>
      </w:r>
      <w:r>
        <w:t>, Mediatek, RAN2#100, Reno</w:t>
      </w:r>
      <w:bookmarkEnd w:id="43"/>
    </w:p>
    <w:p w14:paraId="7DBF4069" w14:textId="77777777" w:rsidR="00545532" w:rsidRPr="00545532" w:rsidRDefault="00545532" w:rsidP="00545532">
      <w:pPr>
        <w:pStyle w:val="Reference"/>
        <w:numPr>
          <w:ilvl w:val="0"/>
          <w:numId w:val="17"/>
        </w:numPr>
        <w:overflowPunct/>
        <w:autoSpaceDE/>
        <w:autoSpaceDN/>
        <w:adjustRightInd/>
        <w:spacing w:after="160" w:line="256" w:lineRule="auto"/>
        <w:jc w:val="left"/>
        <w:textAlignment w:val="auto"/>
        <w:rPr>
          <w:rFonts w:cs="Arial"/>
        </w:rPr>
      </w:pPr>
      <w:bookmarkStart w:id="44" w:name="_Ref503193382"/>
      <w:r w:rsidRPr="00774FBC">
        <w:rPr>
          <w:rFonts w:cs="Arial"/>
        </w:rPr>
        <w:t>Chairman’s report</w:t>
      </w:r>
      <w:r>
        <w:rPr>
          <w:rFonts w:cs="Arial"/>
        </w:rPr>
        <w:t xml:space="preserve"> RAN4#85;</w:t>
      </w:r>
      <w:r w:rsidRPr="00774FBC">
        <w:rPr>
          <w:rFonts w:cs="Arial"/>
        </w:rPr>
        <w:t xml:space="preserve"> </w:t>
      </w:r>
      <w:hyperlink r:id="rId15" w:history="1">
        <w:r w:rsidRPr="00774FBC">
          <w:rPr>
            <w:rStyle w:val="Hyperlink"/>
            <w:rFonts w:cs="Arial"/>
          </w:rPr>
          <w:t>http://www.3gpp.org/ftp/TSG_RAN/WG4_Radio/TSGR4_85/Report/</w:t>
        </w:r>
      </w:hyperlink>
      <w:bookmarkEnd w:id="44"/>
    </w:p>
    <w:p w14:paraId="2D16EFD6" w14:textId="77777777" w:rsidR="001040E5" w:rsidRPr="00CE0424" w:rsidRDefault="001040E5" w:rsidP="00336DB3">
      <w:pPr>
        <w:pStyle w:val="Reference"/>
        <w:numPr>
          <w:ilvl w:val="0"/>
          <w:numId w:val="17"/>
        </w:numPr>
      </w:pPr>
      <w:bookmarkStart w:id="45" w:name="_Ref505778260"/>
      <w:r>
        <w:t>R2-1801100, Beam selection and consolidation enhancements, Nokia, RAN2 NR AH#1801, Vancouver</w:t>
      </w:r>
      <w:bookmarkEnd w:id="45"/>
    </w:p>
    <w:p w14:paraId="63FBA999"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F3B10" w14:textId="77777777" w:rsidR="00DA2CB3" w:rsidRDefault="00DA2CB3">
      <w:r>
        <w:separator/>
      </w:r>
    </w:p>
  </w:endnote>
  <w:endnote w:type="continuationSeparator" w:id="0">
    <w:p w14:paraId="4B792D76" w14:textId="77777777" w:rsidR="00DA2CB3" w:rsidRDefault="00DA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FE6" w14:textId="0B18116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6CF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6CF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86189" w14:textId="77777777" w:rsidR="00DA2CB3" w:rsidRDefault="00DA2CB3">
      <w:r>
        <w:separator/>
      </w:r>
    </w:p>
  </w:footnote>
  <w:footnote w:type="continuationSeparator" w:id="0">
    <w:p w14:paraId="40FB3D13" w14:textId="77777777" w:rsidR="00DA2CB3" w:rsidRDefault="00DA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DD21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BC5A91"/>
    <w:multiLevelType w:val="hybridMultilevel"/>
    <w:tmpl w:val="63C615D2"/>
    <w:lvl w:ilvl="0" w:tplc="7CBE10D2">
      <w:start w:val="1"/>
      <w:numFmt w:val="decimal"/>
      <w:lvlText w:val="Observation %1"/>
      <w:lvlJc w:val="left"/>
      <w:pPr>
        <w:ind w:left="363" w:hanging="363"/>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AF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0E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B11"/>
    <w:rsid w:val="00151E23"/>
    <w:rsid w:val="001526E0"/>
    <w:rsid w:val="001551B5"/>
    <w:rsid w:val="001659C1"/>
    <w:rsid w:val="00173A8E"/>
    <w:rsid w:val="00177795"/>
    <w:rsid w:val="0018143F"/>
    <w:rsid w:val="00190AC1"/>
    <w:rsid w:val="0019341A"/>
    <w:rsid w:val="00197DF9"/>
    <w:rsid w:val="001A1987"/>
    <w:rsid w:val="001A2564"/>
    <w:rsid w:val="001A4410"/>
    <w:rsid w:val="001A6173"/>
    <w:rsid w:val="001A6CBA"/>
    <w:rsid w:val="001B0D97"/>
    <w:rsid w:val="001B5A5D"/>
    <w:rsid w:val="001C0B8D"/>
    <w:rsid w:val="001C1CE5"/>
    <w:rsid w:val="001C3D2A"/>
    <w:rsid w:val="001C7608"/>
    <w:rsid w:val="001D11D6"/>
    <w:rsid w:val="001D37F1"/>
    <w:rsid w:val="001D51BA"/>
    <w:rsid w:val="001D6342"/>
    <w:rsid w:val="001D6D53"/>
    <w:rsid w:val="001E58E2"/>
    <w:rsid w:val="001E7AED"/>
    <w:rsid w:val="001F3916"/>
    <w:rsid w:val="001F44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2F7"/>
    <w:rsid w:val="00292EB7"/>
    <w:rsid w:val="00296227"/>
    <w:rsid w:val="00296F44"/>
    <w:rsid w:val="0029777D"/>
    <w:rsid w:val="002A055E"/>
    <w:rsid w:val="002A1D4E"/>
    <w:rsid w:val="002A2869"/>
    <w:rsid w:val="002B24D6"/>
    <w:rsid w:val="002C41E6"/>
    <w:rsid w:val="002D071A"/>
    <w:rsid w:val="002D34B2"/>
    <w:rsid w:val="002D7637"/>
    <w:rsid w:val="002E17F2"/>
    <w:rsid w:val="002E5C9F"/>
    <w:rsid w:val="002E7CAE"/>
    <w:rsid w:val="002F2771"/>
    <w:rsid w:val="002F37A9"/>
    <w:rsid w:val="00301CE6"/>
    <w:rsid w:val="0030256B"/>
    <w:rsid w:val="00303A2D"/>
    <w:rsid w:val="0030501F"/>
    <w:rsid w:val="00307220"/>
    <w:rsid w:val="00307BA1"/>
    <w:rsid w:val="00311702"/>
    <w:rsid w:val="00311E82"/>
    <w:rsid w:val="00313FD6"/>
    <w:rsid w:val="003143BD"/>
    <w:rsid w:val="00317FA6"/>
    <w:rsid w:val="003203ED"/>
    <w:rsid w:val="00322C9F"/>
    <w:rsid w:val="00324D23"/>
    <w:rsid w:val="00331751"/>
    <w:rsid w:val="00334579"/>
    <w:rsid w:val="00335858"/>
    <w:rsid w:val="00336BDA"/>
    <w:rsid w:val="00336DB3"/>
    <w:rsid w:val="00342BD7"/>
    <w:rsid w:val="00343A07"/>
    <w:rsid w:val="00346DB5"/>
    <w:rsid w:val="003477B1"/>
    <w:rsid w:val="0035491B"/>
    <w:rsid w:val="00357380"/>
    <w:rsid w:val="003602D9"/>
    <w:rsid w:val="003604CE"/>
    <w:rsid w:val="00370E47"/>
    <w:rsid w:val="003742AC"/>
    <w:rsid w:val="00377CE1"/>
    <w:rsid w:val="00380BEE"/>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6F5"/>
    <w:rsid w:val="004242F4"/>
    <w:rsid w:val="00424B3C"/>
    <w:rsid w:val="00427248"/>
    <w:rsid w:val="00437447"/>
    <w:rsid w:val="00441A92"/>
    <w:rsid w:val="00444F56"/>
    <w:rsid w:val="00446488"/>
    <w:rsid w:val="004517AA"/>
    <w:rsid w:val="00452CAC"/>
    <w:rsid w:val="00457565"/>
    <w:rsid w:val="00457B71"/>
    <w:rsid w:val="00462528"/>
    <w:rsid w:val="004669E2"/>
    <w:rsid w:val="00470C31"/>
    <w:rsid w:val="004734D0"/>
    <w:rsid w:val="00474B06"/>
    <w:rsid w:val="0047556B"/>
    <w:rsid w:val="00477768"/>
    <w:rsid w:val="00492BC5"/>
    <w:rsid w:val="004964F1"/>
    <w:rsid w:val="004A16BC"/>
    <w:rsid w:val="004A2B94"/>
    <w:rsid w:val="004B7C0C"/>
    <w:rsid w:val="004C25B3"/>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532"/>
    <w:rsid w:val="00546970"/>
    <w:rsid w:val="00554E19"/>
    <w:rsid w:val="0056121F"/>
    <w:rsid w:val="00572505"/>
    <w:rsid w:val="005821D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950"/>
    <w:rsid w:val="005F2CB1"/>
    <w:rsid w:val="005F3025"/>
    <w:rsid w:val="005F618C"/>
    <w:rsid w:val="005F70BD"/>
    <w:rsid w:val="0060283C"/>
    <w:rsid w:val="00604F14"/>
    <w:rsid w:val="00606028"/>
    <w:rsid w:val="00611B83"/>
    <w:rsid w:val="00613257"/>
    <w:rsid w:val="00620A71"/>
    <w:rsid w:val="00620D80"/>
    <w:rsid w:val="006234A6"/>
    <w:rsid w:val="0062536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FB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D49"/>
    <w:rsid w:val="007D5901"/>
    <w:rsid w:val="007D7526"/>
    <w:rsid w:val="007E4610"/>
    <w:rsid w:val="007E4715"/>
    <w:rsid w:val="007E505B"/>
    <w:rsid w:val="007E7091"/>
    <w:rsid w:val="007F4F95"/>
    <w:rsid w:val="0080317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37"/>
    <w:rsid w:val="00943742"/>
    <w:rsid w:val="00943E7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1AF3"/>
    <w:rsid w:val="00A62A77"/>
    <w:rsid w:val="00A63483"/>
    <w:rsid w:val="00A657D7"/>
    <w:rsid w:val="00A660AC"/>
    <w:rsid w:val="00A66F55"/>
    <w:rsid w:val="00A67E6C"/>
    <w:rsid w:val="00A71B99"/>
    <w:rsid w:val="00A739D0"/>
    <w:rsid w:val="00A761D4"/>
    <w:rsid w:val="00A77EC4"/>
    <w:rsid w:val="00A9148D"/>
    <w:rsid w:val="00A92879"/>
    <w:rsid w:val="00A9442A"/>
    <w:rsid w:val="00AA016F"/>
    <w:rsid w:val="00AA1ED6"/>
    <w:rsid w:val="00AA51D6"/>
    <w:rsid w:val="00AB0BC8"/>
    <w:rsid w:val="00AB11CA"/>
    <w:rsid w:val="00AB14D9"/>
    <w:rsid w:val="00AB17FD"/>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98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17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6B66"/>
    <w:rsid w:val="00C9027A"/>
    <w:rsid w:val="00C9068E"/>
    <w:rsid w:val="00C93C4B"/>
    <w:rsid w:val="00C944AB"/>
    <w:rsid w:val="00C95B40"/>
    <w:rsid w:val="00CA1ED8"/>
    <w:rsid w:val="00CB1F63"/>
    <w:rsid w:val="00CB7170"/>
    <w:rsid w:val="00CC040E"/>
    <w:rsid w:val="00CC111F"/>
    <w:rsid w:val="00CC2011"/>
    <w:rsid w:val="00CC3EA0"/>
    <w:rsid w:val="00CC6CF9"/>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CB3"/>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6F93"/>
    <w:rsid w:val="00F071D1"/>
    <w:rsid w:val="00F07533"/>
    <w:rsid w:val="00F10629"/>
    <w:rsid w:val="00F15FA5"/>
    <w:rsid w:val="00F209B7"/>
    <w:rsid w:val="00F2376F"/>
    <w:rsid w:val="00F243D8"/>
    <w:rsid w:val="00F30828"/>
    <w:rsid w:val="00F313D6"/>
    <w:rsid w:val="00F40F0C"/>
    <w:rsid w:val="00F447B5"/>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407"/>
    <w:rsid w:val="00FB4C80"/>
    <w:rsid w:val="00FB6A6A"/>
    <w:rsid w:val="00FC7429"/>
    <w:rsid w:val="00FD07F6"/>
    <w:rsid w:val="00FD162B"/>
    <w:rsid w:val="00FD1EC8"/>
    <w:rsid w:val="00FD479F"/>
    <w:rsid w:val="00FD47ED"/>
    <w:rsid w:val="00FD74DB"/>
    <w:rsid w:val="00FD7660"/>
    <w:rsid w:val="00FE0655"/>
    <w:rsid w:val="00FE2365"/>
    <w:rsid w:val="00FE4C7B"/>
    <w:rsid w:val="00FE66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0C1F4"/>
  <w15:chartTrackingRefBased/>
  <w15:docId w15:val="{7D962DA6-F1AA-49C6-851F-8A06BE7D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1D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1D11D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qFormat/>
    <w:rsid w:val="001D11D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D11D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D11D6"/>
    <w:pPr>
      <w:numPr>
        <w:ilvl w:val="3"/>
      </w:numPr>
      <w:outlineLvl w:val="3"/>
    </w:pPr>
    <w:rPr>
      <w:sz w:val="24"/>
      <w:szCs w:val="24"/>
    </w:rPr>
  </w:style>
  <w:style w:type="paragraph" w:styleId="Heading5">
    <w:name w:val="heading 5"/>
    <w:basedOn w:val="Heading4"/>
    <w:next w:val="Normal"/>
    <w:qFormat/>
    <w:rsid w:val="001D11D6"/>
    <w:pPr>
      <w:numPr>
        <w:ilvl w:val="4"/>
      </w:numPr>
      <w:outlineLvl w:val="4"/>
    </w:pPr>
    <w:rPr>
      <w:sz w:val="22"/>
      <w:szCs w:val="22"/>
    </w:rPr>
  </w:style>
  <w:style w:type="paragraph" w:styleId="Heading6">
    <w:name w:val="heading 6"/>
    <w:basedOn w:val="Normal"/>
    <w:next w:val="Normal"/>
    <w:qFormat/>
    <w:rsid w:val="001D11D6"/>
    <w:pPr>
      <w:keepNext/>
      <w:keepLines/>
      <w:numPr>
        <w:ilvl w:val="5"/>
        <w:numId w:val="1"/>
      </w:numPr>
      <w:spacing w:before="120"/>
      <w:outlineLvl w:val="5"/>
    </w:pPr>
    <w:rPr>
      <w:rFonts w:cs="Arial"/>
    </w:rPr>
  </w:style>
  <w:style w:type="paragraph" w:styleId="Heading7">
    <w:name w:val="heading 7"/>
    <w:basedOn w:val="Normal"/>
    <w:next w:val="Normal"/>
    <w:qFormat/>
    <w:rsid w:val="001D11D6"/>
    <w:pPr>
      <w:keepNext/>
      <w:keepLines/>
      <w:numPr>
        <w:ilvl w:val="6"/>
        <w:numId w:val="1"/>
      </w:numPr>
      <w:spacing w:before="120"/>
      <w:outlineLvl w:val="6"/>
    </w:pPr>
    <w:rPr>
      <w:rFonts w:cs="Arial"/>
    </w:rPr>
  </w:style>
  <w:style w:type="paragraph" w:styleId="Heading8">
    <w:name w:val="heading 8"/>
    <w:basedOn w:val="Heading7"/>
    <w:next w:val="Normal"/>
    <w:qFormat/>
    <w:rsid w:val="001D11D6"/>
    <w:pPr>
      <w:numPr>
        <w:ilvl w:val="7"/>
      </w:numPr>
      <w:outlineLvl w:val="7"/>
    </w:pPr>
  </w:style>
  <w:style w:type="paragraph" w:styleId="Heading9">
    <w:name w:val="heading 9"/>
    <w:basedOn w:val="Heading8"/>
    <w:next w:val="Normal"/>
    <w:qFormat/>
    <w:rsid w:val="001D11D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11D6"/>
    <w:pPr>
      <w:spacing w:before="180"/>
      <w:ind w:left="2693" w:hanging="2693"/>
    </w:pPr>
    <w:rPr>
      <w:b w:val="0"/>
      <w:bCs/>
    </w:rPr>
  </w:style>
  <w:style w:type="paragraph" w:styleId="TOC1">
    <w:name w:val="toc 1"/>
    <w:aliases w:val="Observation TOC2"/>
    <w:uiPriority w:val="39"/>
    <w:rsid w:val="001D11D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11D6"/>
    <w:pPr>
      <w:keepNext/>
      <w:keepLines/>
      <w:spacing w:before="180"/>
      <w:jc w:val="center"/>
    </w:pPr>
  </w:style>
  <w:style w:type="paragraph" w:styleId="Caption">
    <w:name w:val="caption"/>
    <w:basedOn w:val="Normal"/>
    <w:next w:val="Normal"/>
    <w:qFormat/>
    <w:rsid w:val="001D11D6"/>
    <w:pPr>
      <w:spacing w:after="240"/>
      <w:jc w:val="center"/>
    </w:pPr>
    <w:rPr>
      <w:b/>
      <w:bCs/>
    </w:rPr>
  </w:style>
  <w:style w:type="paragraph" w:styleId="TOC5">
    <w:name w:val="toc 5"/>
    <w:aliases w:val="Observation TOC"/>
    <w:basedOn w:val="TOC4"/>
    <w:semiHidden/>
    <w:rsid w:val="001D11D6"/>
    <w:pPr>
      <w:tabs>
        <w:tab w:val="right" w:pos="1701"/>
      </w:tabs>
      <w:ind w:left="1701" w:hanging="1701"/>
    </w:pPr>
  </w:style>
  <w:style w:type="paragraph" w:styleId="TOC4">
    <w:name w:val="toc 4"/>
    <w:basedOn w:val="TOC3"/>
    <w:semiHidden/>
    <w:rsid w:val="001D11D6"/>
    <w:pPr>
      <w:ind w:left="1418" w:hanging="1418"/>
    </w:pPr>
  </w:style>
  <w:style w:type="paragraph" w:styleId="TOC3">
    <w:name w:val="toc 3"/>
    <w:basedOn w:val="TOC2"/>
    <w:semiHidden/>
    <w:rsid w:val="001D11D6"/>
    <w:pPr>
      <w:ind w:left="1134" w:hanging="1134"/>
    </w:pPr>
  </w:style>
  <w:style w:type="paragraph" w:styleId="TOC2">
    <w:name w:val="toc 2"/>
    <w:basedOn w:val="TOC1"/>
    <w:semiHidden/>
    <w:rsid w:val="001D11D6"/>
    <w:pPr>
      <w:keepNext w:val="0"/>
      <w:spacing w:before="0"/>
      <w:ind w:left="851" w:hanging="851"/>
    </w:pPr>
    <w:rPr>
      <w:szCs w:val="20"/>
    </w:rPr>
  </w:style>
  <w:style w:type="paragraph" w:styleId="Index2">
    <w:name w:val="index 2"/>
    <w:basedOn w:val="Index1"/>
    <w:semiHidden/>
    <w:rsid w:val="001D11D6"/>
    <w:pPr>
      <w:ind w:left="284"/>
    </w:pPr>
  </w:style>
  <w:style w:type="paragraph" w:styleId="Index1">
    <w:name w:val="index 1"/>
    <w:basedOn w:val="Normal"/>
    <w:semiHidden/>
    <w:rsid w:val="001D11D6"/>
    <w:pPr>
      <w:keepLines/>
      <w:spacing w:after="0"/>
    </w:pPr>
  </w:style>
  <w:style w:type="paragraph" w:styleId="DocumentMap">
    <w:name w:val="Document Map"/>
    <w:basedOn w:val="Normal"/>
    <w:semiHidden/>
    <w:rsid w:val="001D11D6"/>
    <w:pPr>
      <w:shd w:val="clear" w:color="auto" w:fill="000080"/>
    </w:pPr>
    <w:rPr>
      <w:rFonts w:ascii="Tahoma" w:hAnsi="Tahoma" w:cs="Tahoma"/>
    </w:rPr>
  </w:style>
  <w:style w:type="paragraph" w:styleId="ListNumber2">
    <w:name w:val="List Number 2"/>
    <w:basedOn w:val="ListNumber"/>
    <w:rsid w:val="001D11D6"/>
    <w:pPr>
      <w:ind w:left="851"/>
    </w:pPr>
  </w:style>
  <w:style w:type="paragraph" w:styleId="ListNumber">
    <w:name w:val="List Number"/>
    <w:basedOn w:val="List"/>
    <w:rsid w:val="001D11D6"/>
  </w:style>
  <w:style w:type="paragraph" w:styleId="List">
    <w:name w:val="List"/>
    <w:basedOn w:val="Normal"/>
    <w:rsid w:val="001D11D6"/>
    <w:pPr>
      <w:ind w:left="568" w:hanging="284"/>
    </w:pPr>
  </w:style>
  <w:style w:type="paragraph" w:styleId="Header">
    <w:name w:val="header"/>
    <w:rsid w:val="001D11D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11D6"/>
    <w:rPr>
      <w:b/>
      <w:bCs/>
      <w:position w:val="6"/>
      <w:sz w:val="16"/>
      <w:szCs w:val="16"/>
    </w:rPr>
  </w:style>
  <w:style w:type="paragraph" w:styleId="FootnoteText">
    <w:name w:val="footnote text"/>
    <w:basedOn w:val="Normal"/>
    <w:semiHidden/>
    <w:rsid w:val="001D11D6"/>
    <w:pPr>
      <w:keepLines/>
      <w:spacing w:after="0"/>
      <w:ind w:left="454" w:hanging="454"/>
    </w:pPr>
    <w:rPr>
      <w:sz w:val="16"/>
      <w:szCs w:val="16"/>
    </w:rPr>
  </w:style>
  <w:style w:type="paragraph" w:customStyle="1" w:styleId="3GPPHeader">
    <w:name w:val="3GPP_Header"/>
    <w:basedOn w:val="Normal"/>
    <w:rsid w:val="001D11D6"/>
    <w:pPr>
      <w:tabs>
        <w:tab w:val="left" w:pos="1701"/>
        <w:tab w:val="right" w:pos="9639"/>
      </w:tabs>
      <w:spacing w:after="240"/>
    </w:pPr>
    <w:rPr>
      <w:b/>
      <w:sz w:val="24"/>
    </w:rPr>
  </w:style>
  <w:style w:type="paragraph" w:styleId="TOC9">
    <w:name w:val="toc 9"/>
    <w:basedOn w:val="TOC8"/>
    <w:semiHidden/>
    <w:rsid w:val="001D11D6"/>
    <w:pPr>
      <w:ind w:left="1418" w:hanging="1418"/>
    </w:pPr>
  </w:style>
  <w:style w:type="paragraph" w:styleId="TOC6">
    <w:name w:val="toc 6"/>
    <w:basedOn w:val="TOC5"/>
    <w:next w:val="Normal"/>
    <w:semiHidden/>
    <w:rsid w:val="001D11D6"/>
    <w:pPr>
      <w:ind w:left="1985" w:hanging="1985"/>
    </w:pPr>
  </w:style>
  <w:style w:type="paragraph" w:styleId="TOC7">
    <w:name w:val="toc 7"/>
    <w:basedOn w:val="TOC6"/>
    <w:next w:val="Normal"/>
    <w:semiHidden/>
    <w:rsid w:val="001D11D6"/>
    <w:pPr>
      <w:ind w:left="2268" w:hanging="2268"/>
    </w:pPr>
  </w:style>
  <w:style w:type="paragraph" w:styleId="ListBullet2">
    <w:name w:val="List Bullet 2"/>
    <w:basedOn w:val="ListBullet"/>
    <w:rsid w:val="001D11D6"/>
    <w:pPr>
      <w:numPr>
        <w:numId w:val="6"/>
      </w:numPr>
    </w:pPr>
  </w:style>
  <w:style w:type="paragraph" w:styleId="ListBullet">
    <w:name w:val="List Bullet"/>
    <w:basedOn w:val="BodyText"/>
    <w:rsid w:val="001D11D6"/>
    <w:pPr>
      <w:numPr>
        <w:numId w:val="5"/>
      </w:numPr>
    </w:pPr>
  </w:style>
  <w:style w:type="paragraph" w:styleId="ListBullet3">
    <w:name w:val="List Bullet 3"/>
    <w:basedOn w:val="ListBullet2"/>
    <w:rsid w:val="001D11D6"/>
    <w:pPr>
      <w:numPr>
        <w:numId w:val="7"/>
      </w:numPr>
    </w:pPr>
  </w:style>
  <w:style w:type="paragraph" w:customStyle="1" w:styleId="EQ">
    <w:name w:val="EQ"/>
    <w:basedOn w:val="Normal"/>
    <w:next w:val="Normal"/>
    <w:rsid w:val="001D11D6"/>
    <w:pPr>
      <w:keepLines/>
      <w:tabs>
        <w:tab w:val="center" w:pos="4536"/>
        <w:tab w:val="right" w:pos="9072"/>
      </w:tabs>
      <w:spacing w:after="180"/>
      <w:jc w:val="left"/>
    </w:pPr>
    <w:rPr>
      <w:noProof/>
      <w:lang w:eastAsia="en-US"/>
    </w:rPr>
  </w:style>
  <w:style w:type="paragraph" w:styleId="List2">
    <w:name w:val="List 2"/>
    <w:basedOn w:val="List"/>
    <w:rsid w:val="001D11D6"/>
    <w:pPr>
      <w:ind w:left="851"/>
    </w:pPr>
  </w:style>
  <w:style w:type="paragraph" w:styleId="List3">
    <w:name w:val="List 3"/>
    <w:basedOn w:val="List2"/>
    <w:rsid w:val="001D11D6"/>
    <w:pPr>
      <w:ind w:left="1135"/>
    </w:pPr>
  </w:style>
  <w:style w:type="paragraph" w:styleId="List4">
    <w:name w:val="List 4"/>
    <w:basedOn w:val="List3"/>
    <w:rsid w:val="001D11D6"/>
    <w:pPr>
      <w:ind w:left="1418"/>
    </w:pPr>
  </w:style>
  <w:style w:type="paragraph" w:styleId="List5">
    <w:name w:val="List 5"/>
    <w:basedOn w:val="List4"/>
    <w:rsid w:val="001D11D6"/>
    <w:pPr>
      <w:ind w:left="1702"/>
    </w:pPr>
  </w:style>
  <w:style w:type="paragraph" w:customStyle="1" w:styleId="EditorsNote">
    <w:name w:val="Editor's Note"/>
    <w:basedOn w:val="Normal"/>
    <w:rsid w:val="001D11D6"/>
    <w:pPr>
      <w:keepLines/>
      <w:spacing w:after="180"/>
      <w:ind w:left="1135" w:hanging="851"/>
      <w:jc w:val="left"/>
    </w:pPr>
    <w:rPr>
      <w:color w:val="FF0000"/>
      <w:lang w:eastAsia="en-US"/>
    </w:rPr>
  </w:style>
  <w:style w:type="paragraph" w:styleId="ListBullet4">
    <w:name w:val="List Bullet 4"/>
    <w:basedOn w:val="ListBullet3"/>
    <w:rsid w:val="001D11D6"/>
    <w:pPr>
      <w:numPr>
        <w:numId w:val="8"/>
      </w:numPr>
    </w:pPr>
  </w:style>
  <w:style w:type="paragraph" w:styleId="ListBullet5">
    <w:name w:val="List Bullet 5"/>
    <w:basedOn w:val="ListBullet4"/>
    <w:rsid w:val="001D11D6"/>
    <w:pPr>
      <w:numPr>
        <w:numId w:val="4"/>
      </w:numPr>
    </w:pPr>
  </w:style>
  <w:style w:type="paragraph" w:styleId="Footer">
    <w:name w:val="footer"/>
    <w:basedOn w:val="Header"/>
    <w:semiHidden/>
    <w:rsid w:val="001D11D6"/>
    <w:pPr>
      <w:jc w:val="center"/>
    </w:pPr>
    <w:rPr>
      <w:i/>
      <w:iCs/>
    </w:rPr>
  </w:style>
  <w:style w:type="paragraph" w:customStyle="1" w:styleId="Reference">
    <w:name w:val="Reference"/>
    <w:basedOn w:val="Normal"/>
    <w:link w:val="ReferenceChar"/>
    <w:rsid w:val="001D11D6"/>
    <w:pPr>
      <w:numPr>
        <w:numId w:val="2"/>
      </w:numPr>
    </w:pPr>
  </w:style>
  <w:style w:type="paragraph" w:styleId="BalloonText">
    <w:name w:val="Balloon Text"/>
    <w:basedOn w:val="Normal"/>
    <w:semiHidden/>
    <w:rsid w:val="001D11D6"/>
    <w:rPr>
      <w:rFonts w:ascii="Tahoma" w:hAnsi="Tahoma" w:cs="Tahoma"/>
      <w:sz w:val="16"/>
      <w:szCs w:val="16"/>
    </w:rPr>
  </w:style>
  <w:style w:type="character" w:styleId="PageNumber">
    <w:name w:val="page number"/>
    <w:basedOn w:val="DefaultParagraphFont"/>
    <w:semiHidden/>
    <w:rsid w:val="001D11D6"/>
  </w:style>
  <w:style w:type="paragraph" w:styleId="BodyText">
    <w:name w:val="Body Text"/>
    <w:basedOn w:val="Normal"/>
    <w:link w:val="BodyTextChar"/>
    <w:rsid w:val="001D11D6"/>
  </w:style>
  <w:style w:type="character" w:styleId="Hyperlink">
    <w:name w:val="Hyperlink"/>
    <w:uiPriority w:val="99"/>
    <w:rsid w:val="001D11D6"/>
    <w:rPr>
      <w:color w:val="0000FF"/>
      <w:u w:val="single"/>
      <w:lang w:val="en-GB"/>
    </w:rPr>
  </w:style>
  <w:style w:type="character" w:styleId="FollowedHyperlink">
    <w:name w:val="FollowedHyperlink"/>
    <w:semiHidden/>
    <w:rsid w:val="001D11D6"/>
    <w:rPr>
      <w:color w:val="FF0000"/>
      <w:u w:val="single"/>
    </w:rPr>
  </w:style>
  <w:style w:type="character" w:styleId="CommentReference">
    <w:name w:val="annotation reference"/>
    <w:semiHidden/>
    <w:rsid w:val="001D11D6"/>
    <w:rPr>
      <w:sz w:val="16"/>
      <w:szCs w:val="16"/>
    </w:rPr>
  </w:style>
  <w:style w:type="paragraph" w:styleId="CommentText">
    <w:name w:val="annotation text"/>
    <w:basedOn w:val="Normal"/>
    <w:semiHidden/>
    <w:rsid w:val="001D11D6"/>
  </w:style>
  <w:style w:type="paragraph" w:styleId="CommentSubject">
    <w:name w:val="annotation subject"/>
    <w:basedOn w:val="CommentText"/>
    <w:next w:val="CommentText"/>
    <w:semiHidden/>
    <w:rsid w:val="001D11D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D11D6"/>
    <w:rPr>
      <w:rFonts w:ascii="Arial" w:hAnsi="Arial" w:cs="Arial"/>
      <w:sz w:val="36"/>
      <w:szCs w:val="36"/>
      <w:lang w:val="en-GB" w:eastAsia="zh-CN"/>
    </w:rPr>
  </w:style>
  <w:style w:type="paragraph" w:customStyle="1" w:styleId="B1">
    <w:name w:val="B1"/>
    <w:basedOn w:val="List"/>
    <w:rsid w:val="001D11D6"/>
    <w:pPr>
      <w:spacing w:after="180"/>
      <w:jc w:val="left"/>
    </w:pPr>
    <w:rPr>
      <w:lang w:eastAsia="en-US"/>
    </w:rPr>
  </w:style>
  <w:style w:type="paragraph" w:customStyle="1" w:styleId="B2">
    <w:name w:val="B2"/>
    <w:basedOn w:val="List2"/>
    <w:rsid w:val="001D11D6"/>
    <w:pPr>
      <w:spacing w:after="180"/>
      <w:jc w:val="left"/>
    </w:pPr>
    <w:rPr>
      <w:lang w:eastAsia="en-US"/>
    </w:rPr>
  </w:style>
  <w:style w:type="paragraph" w:customStyle="1" w:styleId="B3">
    <w:name w:val="B3"/>
    <w:basedOn w:val="List3"/>
    <w:rsid w:val="001D11D6"/>
    <w:pPr>
      <w:spacing w:after="180"/>
      <w:jc w:val="left"/>
    </w:pPr>
    <w:rPr>
      <w:lang w:eastAsia="en-US"/>
    </w:rPr>
  </w:style>
  <w:style w:type="paragraph" w:customStyle="1" w:styleId="B4">
    <w:name w:val="B4"/>
    <w:basedOn w:val="List4"/>
    <w:rsid w:val="001D11D6"/>
    <w:pPr>
      <w:spacing w:after="180"/>
      <w:jc w:val="left"/>
    </w:pPr>
    <w:rPr>
      <w:lang w:eastAsia="en-US"/>
    </w:rPr>
  </w:style>
  <w:style w:type="paragraph" w:customStyle="1" w:styleId="Proposal">
    <w:name w:val="Proposal"/>
    <w:basedOn w:val="Normal"/>
    <w:rsid w:val="001D11D6"/>
    <w:pPr>
      <w:numPr>
        <w:numId w:val="3"/>
      </w:numPr>
      <w:tabs>
        <w:tab w:val="clear" w:pos="1304"/>
        <w:tab w:val="left" w:pos="1701"/>
      </w:tabs>
      <w:ind w:left="1701" w:hanging="1701"/>
    </w:pPr>
    <w:rPr>
      <w:b/>
      <w:bCs/>
    </w:rPr>
  </w:style>
  <w:style w:type="character" w:customStyle="1" w:styleId="BodyTextChar">
    <w:name w:val="Body Text Char"/>
    <w:link w:val="BodyText"/>
    <w:rsid w:val="001D11D6"/>
    <w:rPr>
      <w:rFonts w:ascii="Arial" w:hAnsi="Arial"/>
      <w:lang w:val="en-GB" w:eastAsia="zh-CN"/>
    </w:rPr>
  </w:style>
  <w:style w:type="paragraph" w:customStyle="1" w:styleId="B5">
    <w:name w:val="B5"/>
    <w:basedOn w:val="List5"/>
    <w:rsid w:val="001D11D6"/>
    <w:pPr>
      <w:spacing w:after="180"/>
      <w:jc w:val="left"/>
    </w:pPr>
    <w:rPr>
      <w:lang w:eastAsia="en-US"/>
    </w:rPr>
  </w:style>
  <w:style w:type="paragraph" w:customStyle="1" w:styleId="EX">
    <w:name w:val="EX"/>
    <w:basedOn w:val="Normal"/>
    <w:rsid w:val="001D11D6"/>
    <w:pPr>
      <w:keepLines/>
      <w:spacing w:after="180"/>
      <w:ind w:left="1702" w:hanging="1418"/>
      <w:jc w:val="left"/>
    </w:pPr>
    <w:rPr>
      <w:lang w:eastAsia="en-US"/>
    </w:rPr>
  </w:style>
  <w:style w:type="paragraph" w:customStyle="1" w:styleId="EW">
    <w:name w:val="EW"/>
    <w:basedOn w:val="EX"/>
    <w:rsid w:val="001D11D6"/>
    <w:pPr>
      <w:spacing w:after="0"/>
    </w:pPr>
  </w:style>
  <w:style w:type="paragraph" w:customStyle="1" w:styleId="TAL">
    <w:name w:val="TAL"/>
    <w:basedOn w:val="Normal"/>
    <w:rsid w:val="001D11D6"/>
    <w:pPr>
      <w:keepNext/>
      <w:keepLines/>
      <w:spacing w:after="0"/>
      <w:jc w:val="left"/>
    </w:pPr>
    <w:rPr>
      <w:sz w:val="18"/>
      <w:lang w:eastAsia="en-US"/>
    </w:rPr>
  </w:style>
  <w:style w:type="paragraph" w:customStyle="1" w:styleId="TAC">
    <w:name w:val="TAC"/>
    <w:basedOn w:val="TAL"/>
    <w:rsid w:val="001D11D6"/>
    <w:pPr>
      <w:jc w:val="center"/>
    </w:pPr>
  </w:style>
  <w:style w:type="paragraph" w:customStyle="1" w:styleId="TAH">
    <w:name w:val="TAH"/>
    <w:basedOn w:val="TAC"/>
    <w:rsid w:val="001D11D6"/>
    <w:rPr>
      <w:b/>
    </w:rPr>
  </w:style>
  <w:style w:type="paragraph" w:customStyle="1" w:styleId="TAN">
    <w:name w:val="TAN"/>
    <w:basedOn w:val="TAL"/>
    <w:rsid w:val="001D11D6"/>
    <w:pPr>
      <w:ind w:left="851" w:hanging="851"/>
    </w:pPr>
  </w:style>
  <w:style w:type="paragraph" w:customStyle="1" w:styleId="TAR">
    <w:name w:val="TAR"/>
    <w:basedOn w:val="TAL"/>
    <w:rsid w:val="001D11D6"/>
    <w:pPr>
      <w:jc w:val="right"/>
    </w:pPr>
  </w:style>
  <w:style w:type="paragraph" w:customStyle="1" w:styleId="TH">
    <w:name w:val="TH"/>
    <w:basedOn w:val="Normal"/>
    <w:rsid w:val="001D11D6"/>
    <w:pPr>
      <w:keepNext/>
      <w:keepLines/>
      <w:spacing w:before="60" w:after="180"/>
      <w:jc w:val="center"/>
    </w:pPr>
    <w:rPr>
      <w:b/>
      <w:lang w:eastAsia="en-US"/>
    </w:rPr>
  </w:style>
  <w:style w:type="paragraph" w:customStyle="1" w:styleId="TF">
    <w:name w:val="TF"/>
    <w:basedOn w:val="TH"/>
    <w:rsid w:val="001D11D6"/>
    <w:pPr>
      <w:keepNext w:val="0"/>
      <w:spacing w:before="0" w:after="240"/>
    </w:pPr>
  </w:style>
  <w:style w:type="paragraph" w:customStyle="1" w:styleId="TT">
    <w:name w:val="TT"/>
    <w:basedOn w:val="Heading1"/>
    <w:next w:val="Normal"/>
    <w:rsid w:val="001D11D6"/>
    <w:pPr>
      <w:numPr>
        <w:numId w:val="0"/>
      </w:numPr>
      <w:ind w:left="1134" w:hanging="1134"/>
      <w:outlineLvl w:val="9"/>
    </w:pPr>
    <w:rPr>
      <w:rFonts w:cs="Times New Roman"/>
      <w:szCs w:val="20"/>
      <w:lang w:eastAsia="en-US"/>
    </w:rPr>
  </w:style>
  <w:style w:type="paragraph" w:customStyle="1" w:styleId="ZA">
    <w:name w:val="ZA"/>
    <w:rsid w:val="001D11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1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1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11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11D6"/>
  </w:style>
  <w:style w:type="paragraph" w:customStyle="1" w:styleId="ZH">
    <w:name w:val="ZH"/>
    <w:rsid w:val="001D11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11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11D6"/>
    <w:pPr>
      <w:framePr w:hRule="auto" w:wrap="notBeside" w:y="852"/>
    </w:pPr>
    <w:rPr>
      <w:i w:val="0"/>
      <w:sz w:val="40"/>
    </w:rPr>
  </w:style>
  <w:style w:type="paragraph" w:customStyle="1" w:styleId="ZU">
    <w:name w:val="ZU"/>
    <w:rsid w:val="001D11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1D6"/>
    <w:pPr>
      <w:framePr w:wrap="notBeside" w:y="16161"/>
    </w:pPr>
  </w:style>
  <w:style w:type="paragraph" w:customStyle="1" w:styleId="FP">
    <w:name w:val="FP"/>
    <w:basedOn w:val="Normal"/>
    <w:rsid w:val="001D11D6"/>
    <w:pPr>
      <w:spacing w:after="0"/>
      <w:jc w:val="left"/>
    </w:pPr>
    <w:rPr>
      <w:lang w:eastAsia="en-US"/>
    </w:rPr>
  </w:style>
  <w:style w:type="paragraph" w:customStyle="1" w:styleId="Observation">
    <w:name w:val="Observation"/>
    <w:basedOn w:val="Proposal"/>
    <w:qFormat/>
    <w:rsid w:val="001D11D6"/>
    <w:pPr>
      <w:numPr>
        <w:numId w:val="13"/>
      </w:numPr>
      <w:ind w:left="1701" w:hanging="1701"/>
    </w:pPr>
  </w:style>
  <w:style w:type="paragraph" w:styleId="TableofFigures">
    <w:name w:val="table of figures"/>
    <w:basedOn w:val="Normal"/>
    <w:next w:val="Normal"/>
    <w:uiPriority w:val="99"/>
    <w:rsid w:val="001D11D6"/>
    <w:pPr>
      <w:ind w:left="1418" w:hanging="1418"/>
      <w:jc w:val="left"/>
    </w:pPr>
    <w:rPr>
      <w:b/>
    </w:rPr>
  </w:style>
  <w:style w:type="paragraph" w:customStyle="1" w:styleId="Doc-text2">
    <w:name w:val="Doc-text2"/>
    <w:basedOn w:val="Normal"/>
    <w:link w:val="Doc-text2Char"/>
    <w:qFormat/>
    <w:rsid w:val="001D11D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D11D6"/>
    <w:rPr>
      <w:rFonts w:ascii="Arial" w:eastAsia="MS Mincho" w:hAnsi="Arial"/>
      <w:szCs w:val="24"/>
      <w:lang w:val="en-GB" w:eastAsia="en-GB"/>
    </w:rPr>
  </w:style>
  <w:style w:type="character" w:customStyle="1" w:styleId="a">
    <w:name w:val="リスト段落 (文字)"/>
    <w:link w:val="ListParagraph1"/>
    <w:uiPriority w:val="34"/>
    <w:locked/>
    <w:rsid w:val="00A61AF3"/>
    <w:rPr>
      <w:rFonts w:ascii="Calibri" w:eastAsia="Calibri" w:hAnsi="Calibri" w:cstheme="minorBidi"/>
      <w:sz w:val="22"/>
      <w:szCs w:val="22"/>
      <w:lang w:val="sv-SE"/>
    </w:rPr>
  </w:style>
  <w:style w:type="paragraph" w:customStyle="1" w:styleId="ListParagraph1">
    <w:name w:val="List Paragraph1"/>
    <w:basedOn w:val="Normal"/>
    <w:link w:val="a"/>
    <w:uiPriority w:val="34"/>
    <w:qFormat/>
    <w:rsid w:val="00A61AF3"/>
    <w:pPr>
      <w:overflowPunct/>
      <w:autoSpaceDE/>
      <w:autoSpaceDN/>
      <w:adjustRightInd/>
      <w:spacing w:after="160" w:line="256" w:lineRule="auto"/>
      <w:ind w:left="720"/>
      <w:jc w:val="left"/>
      <w:textAlignment w:val="auto"/>
    </w:pPr>
    <w:rPr>
      <w:rFonts w:ascii="Calibri" w:eastAsia="Calibri" w:hAnsi="Calibri" w:cstheme="minorBidi"/>
      <w:sz w:val="22"/>
      <w:szCs w:val="22"/>
      <w:lang w:val="sv-SE" w:eastAsia="en-US"/>
    </w:rPr>
  </w:style>
  <w:style w:type="character" w:customStyle="1" w:styleId="ReferenceChar">
    <w:name w:val="Reference Char"/>
    <w:link w:val="Reference"/>
    <w:locked/>
    <w:rsid w:val="00A61AF3"/>
    <w:rPr>
      <w:rFonts w:ascii="Arial" w:hAnsi="Arial"/>
      <w:lang w:val="en-GB" w:eastAsia="zh-CN"/>
    </w:rPr>
  </w:style>
  <w:style w:type="paragraph" w:styleId="NormalWeb">
    <w:name w:val="Normal (Web)"/>
    <w:basedOn w:val="Normal"/>
    <w:uiPriority w:val="99"/>
    <w:unhideWhenUsed/>
    <w:rsid w:val="005821DE"/>
    <w:pPr>
      <w:overflowPunct/>
      <w:autoSpaceDE/>
      <w:autoSpaceDN/>
      <w:adjustRightInd/>
      <w:spacing w:before="100" w:beforeAutospacing="1" w:after="100" w:afterAutospacing="1" w:line="256" w:lineRule="auto"/>
      <w:jc w:val="left"/>
      <w:textAlignment w:val="auto"/>
    </w:pPr>
    <w:rPr>
      <w:rFonts w:ascii="Times New Roman" w:eastAsiaTheme="minorEastAsia" w:hAnsi="Times New Roman" w:cstheme="minorBidi"/>
      <w:sz w:val="24"/>
      <w:szCs w:val="24"/>
      <w:lang w:val="sv-SE" w:eastAsia="en-US"/>
    </w:rPr>
  </w:style>
  <w:style w:type="character" w:styleId="UnresolvedMention">
    <w:name w:val="Unresolved Mention"/>
    <w:basedOn w:val="DefaultParagraphFont"/>
    <w:uiPriority w:val="99"/>
    <w:semiHidden/>
    <w:unhideWhenUsed/>
    <w:rsid w:val="00774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63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0463927">
      <w:bodyDiv w:val="1"/>
      <w:marLeft w:val="0"/>
      <w:marRight w:val="0"/>
      <w:marTop w:val="0"/>
      <w:marBottom w:val="0"/>
      <w:divBdr>
        <w:top w:val="none" w:sz="0" w:space="0" w:color="auto"/>
        <w:left w:val="none" w:sz="0" w:space="0" w:color="auto"/>
        <w:bottom w:val="none" w:sz="0" w:space="0" w:color="auto"/>
        <w:right w:val="none" w:sz="0" w:space="0" w:color="auto"/>
      </w:divBdr>
    </w:div>
    <w:div w:id="98103374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2754119">
      <w:bodyDiv w:val="1"/>
      <w:marLeft w:val="0"/>
      <w:marRight w:val="0"/>
      <w:marTop w:val="0"/>
      <w:marBottom w:val="0"/>
      <w:divBdr>
        <w:top w:val="none" w:sz="0" w:space="0" w:color="auto"/>
        <w:left w:val="none" w:sz="0" w:space="0" w:color="auto"/>
        <w:bottom w:val="none" w:sz="0" w:space="0" w:color="auto"/>
        <w:right w:val="none" w:sz="0" w:space="0" w:color="auto"/>
      </w:divBdr>
    </w:div>
    <w:div w:id="2086563868">
      <w:bodyDiv w:val="1"/>
      <w:marLeft w:val="0"/>
      <w:marRight w:val="0"/>
      <w:marTop w:val="0"/>
      <w:marBottom w:val="0"/>
      <w:divBdr>
        <w:top w:val="none" w:sz="0" w:space="0" w:color="auto"/>
        <w:left w:val="none" w:sz="0" w:space="0" w:color="auto"/>
        <w:bottom w:val="none" w:sz="0" w:space="0" w:color="auto"/>
        <w:right w:val="none" w:sz="0" w:space="0" w:color="auto"/>
      </w:divBdr>
    </w:div>
    <w:div w:id="2088455462">
      <w:bodyDiv w:val="1"/>
      <w:marLeft w:val="0"/>
      <w:marRight w:val="0"/>
      <w:marTop w:val="0"/>
      <w:marBottom w:val="0"/>
      <w:divBdr>
        <w:top w:val="none" w:sz="0" w:space="0" w:color="auto"/>
        <w:left w:val="none" w:sz="0" w:space="0" w:color="auto"/>
        <w:bottom w:val="none" w:sz="0" w:space="0" w:color="auto"/>
        <w:right w:val="none" w:sz="0" w:space="0" w:color="auto"/>
      </w:divBdr>
    </w:div>
    <w:div w:id="20923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4_Radio/TSGR4_85/Repor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5NUHHDQN7SK2-1476151046-17534</_dlc_DocId>
    <_dlc_DocIdUrl xmlns="f166a696-7b5b-4ccd-9f0c-ffde0cceec81">
      <Url>https://ericsson.sharepoint.com/sites/star/_layouts/15/DocIdRedir.aspx?ID=5NUHHDQN7SK2-1476151046-17534</Url>
      <Description>5NUHHDQN7SK2-1476151046-17534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8C594-1BFF-4975-BA41-C1FB98450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EBB3ACA5-62BE-4EC7-83F8-A8F40CC79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5</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4</cp:revision>
  <cp:lastPrinted>2008-01-31T16:09:00Z</cp:lastPrinted>
  <dcterms:created xsi:type="dcterms:W3CDTF">2018-02-15T19:51:00Z</dcterms:created>
  <dcterms:modified xsi:type="dcterms:W3CDTF">2018-02-15T19:52:00Z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5e477e61-255e-483f-a47a-1e61215832b0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